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3AE0E7" w14:textId="135B9326" w:rsidR="00505FE4" w:rsidRPr="00C9683C" w:rsidRDefault="00505FE4" w:rsidP="00A4490B">
      <w:pPr>
        <w:pStyle w:val="Tytu"/>
        <w:ind w:right="707"/>
        <w:jc w:val="left"/>
        <w:rPr>
          <w:szCs w:val="24"/>
        </w:rPr>
      </w:pPr>
    </w:p>
    <w:p w14:paraId="05D3022C" w14:textId="77777777" w:rsidR="00505FE4" w:rsidRPr="00C9683C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C9683C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C9683C" w14:paraId="6A6DFD22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0B06F607" w14:textId="77777777" w:rsidR="00505FE4" w:rsidRPr="00C9683C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2C2F" w14:textId="11877DD0" w:rsidR="00505FE4" w:rsidRPr="00C9683C" w:rsidRDefault="00505FE4" w:rsidP="00F77DC4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 xml:space="preserve">Nazwa modułu (bloku przedmiotów): </w:t>
            </w:r>
            <w:r w:rsidR="0091074B" w:rsidRPr="00C9683C">
              <w:rPr>
                <w:sz w:val="24"/>
                <w:szCs w:val="24"/>
              </w:rPr>
              <w:t>Matematyka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51C0BF0B" w14:textId="124FAEF6" w:rsidR="00505FE4" w:rsidRPr="00C9683C" w:rsidRDefault="00505FE4" w:rsidP="00F77DC4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Kod modułu:</w:t>
            </w:r>
            <w:r w:rsidR="0091074B" w:rsidRPr="00C9683C">
              <w:rPr>
                <w:sz w:val="24"/>
                <w:szCs w:val="24"/>
              </w:rPr>
              <w:t xml:space="preserve"> M1</w:t>
            </w:r>
          </w:p>
        </w:tc>
      </w:tr>
      <w:tr w:rsidR="00505FE4" w:rsidRPr="00C9683C" w14:paraId="5F55D94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894F006" w14:textId="77777777" w:rsidR="00505FE4" w:rsidRPr="00C9683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D486" w14:textId="03EBFDC4" w:rsidR="00505FE4" w:rsidRPr="00C9683C" w:rsidRDefault="00505FE4" w:rsidP="00F77DC4">
            <w:pPr>
              <w:rPr>
                <w:b/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 xml:space="preserve">Nazwa przedmiotu: </w:t>
            </w:r>
            <w:r w:rsidR="0091074B" w:rsidRPr="00C9683C">
              <w:rPr>
                <w:sz w:val="24"/>
                <w:szCs w:val="24"/>
              </w:rPr>
              <w:t xml:space="preserve">Algebra liniowa z geometrią </w:t>
            </w:r>
            <w:r w:rsidR="00AA7EE3" w:rsidRPr="00C9683C">
              <w:rPr>
                <w:sz w:val="24"/>
                <w:szCs w:val="24"/>
              </w:rPr>
              <w:t>analityczną</w:t>
            </w:r>
          </w:p>
          <w:p w14:paraId="478DD0F3" w14:textId="77777777" w:rsidR="00505FE4" w:rsidRPr="00C9683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2695E3EE" w14:textId="7BA1C981" w:rsidR="00505FE4" w:rsidRPr="00C9683C" w:rsidRDefault="00505FE4" w:rsidP="00F77DC4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Kod przedmiotu:</w:t>
            </w:r>
            <w:r w:rsidR="00AA7EE3" w:rsidRPr="00C9683C">
              <w:rPr>
                <w:sz w:val="24"/>
                <w:szCs w:val="24"/>
              </w:rPr>
              <w:t xml:space="preserve"> M1-2</w:t>
            </w:r>
          </w:p>
        </w:tc>
      </w:tr>
      <w:tr w:rsidR="00505FE4" w:rsidRPr="00C9683C" w14:paraId="148761E9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B7D855B" w14:textId="77777777" w:rsidR="00505FE4" w:rsidRPr="00C9683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71EAF9" w14:textId="77777777" w:rsidR="00505FE4" w:rsidRPr="00C9683C" w:rsidRDefault="00505FE4" w:rsidP="00F77DC4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Nazwa jednostki organizacyjnej prowadzącej przedmiot / moduł:</w:t>
            </w:r>
          </w:p>
          <w:p w14:paraId="42501020" w14:textId="77777777" w:rsidR="00505FE4" w:rsidRPr="00C9683C" w:rsidRDefault="00A0655B" w:rsidP="00F77DC4">
            <w:pPr>
              <w:rPr>
                <w:b/>
                <w:sz w:val="24"/>
                <w:szCs w:val="24"/>
              </w:rPr>
            </w:pPr>
            <w:r w:rsidRPr="00C9683C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C9683C" w14:paraId="3392829E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8C3E9A8" w14:textId="77777777" w:rsidR="00505FE4" w:rsidRPr="00C9683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35D501" w14:textId="77777777" w:rsidR="00505FE4" w:rsidRPr="00C9683C" w:rsidRDefault="00505FE4" w:rsidP="00F77DC4">
            <w:pPr>
              <w:rPr>
                <w:b/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Nazwa kierunku:</w:t>
            </w:r>
            <w:r w:rsidR="00AA7EE3" w:rsidRPr="00C9683C">
              <w:rPr>
                <w:sz w:val="24"/>
                <w:szCs w:val="24"/>
              </w:rPr>
              <w:t xml:space="preserve"> </w:t>
            </w:r>
          </w:p>
          <w:p w14:paraId="18DEBA01" w14:textId="7CA85B62" w:rsidR="00AA7EE3" w:rsidRPr="00C9683C" w:rsidRDefault="00FE5820" w:rsidP="00FE5820">
            <w:pPr>
              <w:tabs>
                <w:tab w:val="left" w:pos="2484"/>
              </w:tabs>
              <w:rPr>
                <w:sz w:val="24"/>
                <w:szCs w:val="24"/>
              </w:rPr>
            </w:pPr>
            <w:r w:rsidRPr="00C9683C">
              <w:rPr>
                <w:b/>
                <w:sz w:val="24"/>
                <w:szCs w:val="24"/>
              </w:rPr>
              <w:t>INFORMATYKA</w:t>
            </w:r>
            <w:r w:rsidRPr="00C9683C">
              <w:rPr>
                <w:b/>
                <w:sz w:val="24"/>
                <w:szCs w:val="24"/>
              </w:rPr>
              <w:tab/>
            </w:r>
          </w:p>
        </w:tc>
      </w:tr>
      <w:tr w:rsidR="00505FE4" w:rsidRPr="00C9683C" w14:paraId="11A19A6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A9C177" w14:textId="77777777" w:rsidR="00505FE4" w:rsidRPr="00C9683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6FB273" w14:textId="77777777" w:rsidR="00505FE4" w:rsidRPr="00C9683C" w:rsidRDefault="00505FE4" w:rsidP="00F77DC4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Nazwa specjalności:</w:t>
            </w:r>
            <w:r w:rsidR="00A0655B" w:rsidRPr="00C9683C">
              <w:rPr>
                <w:sz w:val="24"/>
                <w:szCs w:val="24"/>
              </w:rPr>
              <w:t xml:space="preserve"> /niewłaściwe skasować/</w:t>
            </w:r>
          </w:p>
          <w:p w14:paraId="1D1D8C71" w14:textId="7C92DB62" w:rsidR="00505FE4" w:rsidRPr="00C9683C" w:rsidRDefault="00A0655B" w:rsidP="00F77DC4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Administracja systemów i sieci komputerowych</w:t>
            </w:r>
            <w:r w:rsidRPr="00C9683C">
              <w:rPr>
                <w:sz w:val="24"/>
                <w:szCs w:val="24"/>
              </w:rPr>
              <w:br/>
              <w:t>Projektowanie baz danych i oprogramowanie użytkowe</w:t>
            </w:r>
          </w:p>
        </w:tc>
      </w:tr>
      <w:tr w:rsidR="00505FE4" w:rsidRPr="00C9683C" w14:paraId="1E23563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FAD229A" w14:textId="77777777" w:rsidR="00505FE4" w:rsidRPr="00C9683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6F33" w14:textId="77777777" w:rsidR="00505FE4" w:rsidRPr="00C9683C" w:rsidRDefault="00505FE4" w:rsidP="00F77DC4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Forma studiów:</w:t>
            </w:r>
          </w:p>
          <w:p w14:paraId="4157B7BE" w14:textId="2E6A7333" w:rsidR="00505FE4" w:rsidRPr="00C9683C" w:rsidRDefault="00AA7EE3" w:rsidP="00F77DC4">
            <w:pPr>
              <w:rPr>
                <w:sz w:val="24"/>
                <w:szCs w:val="24"/>
              </w:rPr>
            </w:pPr>
            <w:r w:rsidRPr="00C9683C">
              <w:rPr>
                <w:b/>
                <w:bCs/>
                <w:sz w:val="24"/>
                <w:szCs w:val="24"/>
              </w:rPr>
              <w:t>niestacjonarne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C10C" w14:textId="77777777" w:rsidR="00505FE4" w:rsidRPr="00C9683C" w:rsidRDefault="00505FE4" w:rsidP="00F77DC4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Profil kształcenia:</w:t>
            </w:r>
          </w:p>
          <w:p w14:paraId="326ADF13" w14:textId="7B9FA887" w:rsidR="00505FE4" w:rsidRPr="00C9683C" w:rsidRDefault="00AA7EE3" w:rsidP="00F77DC4">
            <w:pPr>
              <w:rPr>
                <w:sz w:val="24"/>
                <w:szCs w:val="24"/>
              </w:rPr>
            </w:pPr>
            <w:r w:rsidRPr="00C9683C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1D37DA5" w14:textId="77777777" w:rsidR="00505FE4" w:rsidRPr="00C9683C" w:rsidRDefault="00505FE4" w:rsidP="00F77DC4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Poziom studiów:</w:t>
            </w:r>
          </w:p>
          <w:p w14:paraId="48FC9D17" w14:textId="39881163" w:rsidR="00AA7EE3" w:rsidRPr="00C9683C" w:rsidRDefault="00AA7EE3" w:rsidP="00F77DC4">
            <w:pPr>
              <w:rPr>
                <w:sz w:val="24"/>
                <w:szCs w:val="24"/>
              </w:rPr>
            </w:pPr>
            <w:r w:rsidRPr="00C9683C">
              <w:rPr>
                <w:b/>
                <w:sz w:val="24"/>
                <w:szCs w:val="24"/>
              </w:rPr>
              <w:t>STUDIA I STOPNIA</w:t>
            </w:r>
          </w:p>
        </w:tc>
      </w:tr>
      <w:tr w:rsidR="00505FE4" w:rsidRPr="00C9683C" w14:paraId="339C1A0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CB06F06" w14:textId="77777777" w:rsidR="00505FE4" w:rsidRPr="00C9683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259A" w14:textId="77777777" w:rsidR="00505FE4" w:rsidRPr="00C9683C" w:rsidRDefault="00505FE4" w:rsidP="00F77DC4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 xml:space="preserve">Rok / semestr: </w:t>
            </w:r>
          </w:p>
          <w:p w14:paraId="45CF586A" w14:textId="5BADB995" w:rsidR="00505FE4" w:rsidRPr="00C9683C" w:rsidRDefault="00AA7EE3" w:rsidP="00F77DC4">
            <w:pPr>
              <w:rPr>
                <w:b/>
                <w:sz w:val="24"/>
                <w:szCs w:val="24"/>
              </w:rPr>
            </w:pPr>
            <w:r w:rsidRPr="00C9683C">
              <w:rPr>
                <w:b/>
                <w:sz w:val="24"/>
                <w:szCs w:val="24"/>
              </w:rPr>
              <w:t>1/1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C1AF" w14:textId="77777777" w:rsidR="00505FE4" w:rsidRPr="00C9683C" w:rsidRDefault="00505FE4" w:rsidP="00F77DC4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Status przedmiotu /modułu:</w:t>
            </w:r>
          </w:p>
          <w:p w14:paraId="463634FC" w14:textId="4610F35F" w:rsidR="00505FE4" w:rsidRPr="00C9683C" w:rsidRDefault="00AA7EE3" w:rsidP="00F77DC4">
            <w:pPr>
              <w:rPr>
                <w:b/>
                <w:sz w:val="24"/>
                <w:szCs w:val="24"/>
              </w:rPr>
            </w:pPr>
            <w:r w:rsidRPr="00C9683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9B7C4B" w14:textId="77777777" w:rsidR="00505FE4" w:rsidRPr="00C9683C" w:rsidRDefault="00505FE4" w:rsidP="00F77DC4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Język przedmiotu / modułu:</w:t>
            </w:r>
          </w:p>
          <w:p w14:paraId="6FFC0D6E" w14:textId="03F18598" w:rsidR="00505FE4" w:rsidRPr="00C9683C" w:rsidRDefault="00AA7EE3" w:rsidP="00F77DC4">
            <w:pPr>
              <w:rPr>
                <w:b/>
                <w:sz w:val="24"/>
                <w:szCs w:val="24"/>
              </w:rPr>
            </w:pPr>
            <w:r w:rsidRPr="00C9683C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C9683C" w14:paraId="196ED70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69FCCD3" w14:textId="77777777" w:rsidR="00505FE4" w:rsidRPr="00C9683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704D" w14:textId="77777777" w:rsidR="00505FE4" w:rsidRPr="00C9683C" w:rsidRDefault="00505FE4" w:rsidP="00F77DC4">
            <w:pPr>
              <w:rPr>
                <w:sz w:val="24"/>
                <w:szCs w:val="24"/>
              </w:rPr>
            </w:pPr>
          </w:p>
          <w:p w14:paraId="6FBE15E8" w14:textId="77777777" w:rsidR="00505FE4" w:rsidRPr="00C9683C" w:rsidRDefault="00505FE4" w:rsidP="00F77DC4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B609C" w14:textId="77777777" w:rsidR="00505FE4" w:rsidRPr="00C9683C" w:rsidRDefault="00505FE4" w:rsidP="00F77DC4">
            <w:pPr>
              <w:jc w:val="center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64046" w14:textId="77777777" w:rsidR="00505FE4" w:rsidRPr="00C9683C" w:rsidRDefault="00505FE4" w:rsidP="00F77DC4">
            <w:pPr>
              <w:jc w:val="center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CA414" w14:textId="77777777" w:rsidR="00505FE4" w:rsidRPr="00C9683C" w:rsidRDefault="00505FE4" w:rsidP="00F77DC4">
            <w:pPr>
              <w:jc w:val="center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F8DA0" w14:textId="77777777" w:rsidR="00505FE4" w:rsidRPr="00C9683C" w:rsidRDefault="00505FE4" w:rsidP="00F77DC4">
            <w:pPr>
              <w:jc w:val="center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8FE6E" w14:textId="77777777" w:rsidR="00505FE4" w:rsidRPr="00C9683C" w:rsidRDefault="00505FE4" w:rsidP="00F77DC4">
            <w:pPr>
              <w:jc w:val="center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4158A7F" w14:textId="77777777" w:rsidR="00505FE4" w:rsidRPr="00C9683C" w:rsidRDefault="00505FE4" w:rsidP="00F77DC4">
            <w:pPr>
              <w:jc w:val="center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 xml:space="preserve">inne </w:t>
            </w:r>
            <w:r w:rsidRPr="00C9683C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C9683C" w14:paraId="3EA582C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C3BAD16" w14:textId="77777777" w:rsidR="00505FE4" w:rsidRPr="00C9683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86C0FC4" w14:textId="77777777" w:rsidR="00505FE4" w:rsidRPr="00C9683C" w:rsidRDefault="00505FE4" w:rsidP="00F77DC4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A5A5D2" w14:textId="01624540" w:rsidR="00505FE4" w:rsidRPr="00C9683C" w:rsidRDefault="00AA7EE3" w:rsidP="00F77DC4">
            <w:pPr>
              <w:jc w:val="center"/>
              <w:rPr>
                <w:b/>
                <w:sz w:val="24"/>
                <w:szCs w:val="24"/>
              </w:rPr>
            </w:pPr>
            <w:r w:rsidRPr="00C9683C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D75E66" w14:textId="60CC6F6E" w:rsidR="00505FE4" w:rsidRPr="00C9683C" w:rsidRDefault="00AA7EE3" w:rsidP="00F77DC4">
            <w:pPr>
              <w:jc w:val="center"/>
              <w:rPr>
                <w:b/>
                <w:sz w:val="24"/>
                <w:szCs w:val="24"/>
              </w:rPr>
            </w:pPr>
            <w:r w:rsidRPr="00C9683C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4D6B95" w14:textId="77777777" w:rsidR="00505FE4" w:rsidRPr="00C9683C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252F23" w14:textId="77777777" w:rsidR="00505FE4" w:rsidRPr="00C9683C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8E1CDE" w14:textId="77777777" w:rsidR="00505FE4" w:rsidRPr="00C9683C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F6519C" w14:textId="77777777" w:rsidR="00505FE4" w:rsidRPr="00C9683C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E979DA2" w14:textId="77777777" w:rsidR="00505FE4" w:rsidRPr="00C9683C" w:rsidRDefault="00505FE4" w:rsidP="00505FE4">
      <w:pPr>
        <w:rPr>
          <w:sz w:val="24"/>
          <w:szCs w:val="24"/>
        </w:rPr>
      </w:pPr>
    </w:p>
    <w:p w14:paraId="4987324F" w14:textId="77777777" w:rsidR="00505FE4" w:rsidRPr="00C9683C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C9683C" w14:paraId="5F1B2F28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1CE40" w14:textId="77777777" w:rsidR="00505FE4" w:rsidRPr="00C9683C" w:rsidRDefault="00505FE4" w:rsidP="00F77DC4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Koordynator przedmiotu / modułu*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724703" w14:textId="2F6553AC" w:rsidR="00505FE4" w:rsidRPr="00C9683C" w:rsidRDefault="00AA7EE3" w:rsidP="00F77DC4">
            <w:pPr>
              <w:rPr>
                <w:sz w:val="24"/>
                <w:szCs w:val="24"/>
              </w:rPr>
            </w:pPr>
            <w:r w:rsidRPr="00C9683C">
              <w:rPr>
                <w:b/>
                <w:bCs/>
                <w:color w:val="000000"/>
                <w:sz w:val="24"/>
                <w:szCs w:val="24"/>
              </w:rPr>
              <w:t>mgr inż. Dorota Żarek</w:t>
            </w:r>
          </w:p>
        </w:tc>
      </w:tr>
      <w:tr w:rsidR="00505FE4" w:rsidRPr="00C9683C" w14:paraId="7AE4B697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EF1E" w14:textId="77777777" w:rsidR="00505FE4" w:rsidRPr="00C9683C" w:rsidRDefault="00505FE4" w:rsidP="00F77DC4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Prowadzący zajęcia*</w:t>
            </w:r>
          </w:p>
          <w:p w14:paraId="0C9E26B9" w14:textId="77777777" w:rsidR="00505FE4" w:rsidRPr="00C9683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02C00" w14:textId="6B70737D" w:rsidR="00505FE4" w:rsidRPr="00C9683C" w:rsidRDefault="00AA7EE3" w:rsidP="00F77DC4">
            <w:pPr>
              <w:rPr>
                <w:sz w:val="24"/>
                <w:szCs w:val="24"/>
              </w:rPr>
            </w:pPr>
            <w:r w:rsidRPr="00C9683C">
              <w:rPr>
                <w:b/>
                <w:bCs/>
                <w:color w:val="000000"/>
                <w:sz w:val="24"/>
                <w:szCs w:val="24"/>
              </w:rPr>
              <w:t>mgr inż. Dorota Żarek</w:t>
            </w:r>
          </w:p>
        </w:tc>
      </w:tr>
      <w:tr w:rsidR="00505FE4" w:rsidRPr="00C9683C" w14:paraId="789E9C1D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C0B5" w14:textId="77777777" w:rsidR="00505FE4" w:rsidRPr="00C9683C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1FF4A2" w14:textId="77777777" w:rsidR="00AA7EE3" w:rsidRPr="00C9683C" w:rsidRDefault="00AA7EE3" w:rsidP="00AA7EE3">
            <w:pPr>
              <w:snapToGrid w:val="0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 xml:space="preserve">Zapoznanie studenta z liczbami zespolonymi i ich podstawowymi </w:t>
            </w:r>
          </w:p>
          <w:p w14:paraId="14F8D148" w14:textId="77777777" w:rsidR="00AA7EE3" w:rsidRPr="00C9683C" w:rsidRDefault="00AA7EE3" w:rsidP="00AA7EE3">
            <w:pPr>
              <w:snapToGrid w:val="0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 xml:space="preserve">własnościami, z rachunkiem macierzowym, z metodami rozwiązywania układów równań liniowych, podstawowymi pojęciami przestrzeni wektorowych i teorii przekształceń liniowych oraz elementami </w:t>
            </w:r>
          </w:p>
          <w:p w14:paraId="6316B159" w14:textId="28817653" w:rsidR="00505FE4" w:rsidRPr="00C9683C" w:rsidRDefault="00AA7EE3" w:rsidP="00AA7EE3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geometrii analitycznej w zakresie niezbędnym w pracy informatyka. Oczekuje się wprawy rachunkowej w posługiwaniu się elementami algebry liniowej, rachunku macierzowego, przekształceń liniowych i umiejętności opisywania prostych obiektów geometrycznych.</w:t>
            </w:r>
          </w:p>
        </w:tc>
      </w:tr>
      <w:tr w:rsidR="00505FE4" w:rsidRPr="00C9683C" w14:paraId="10745127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7D7FD3E" w14:textId="77777777" w:rsidR="00505FE4" w:rsidRPr="00C9683C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1B2557" w14:textId="21E76A63" w:rsidR="00505FE4" w:rsidRPr="00C9683C" w:rsidRDefault="00AA7EE3" w:rsidP="00F77DC4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Podstawowa znajomość matematyki w zakresie szkoły średniej.</w:t>
            </w:r>
          </w:p>
        </w:tc>
      </w:tr>
    </w:tbl>
    <w:p w14:paraId="5959F0C6" w14:textId="77777777" w:rsidR="00505FE4" w:rsidRPr="00C9683C" w:rsidRDefault="00505FE4" w:rsidP="00505FE4">
      <w:pPr>
        <w:pStyle w:val="Tekstprzypisudolnego"/>
        <w:ind w:left="142" w:right="-993" w:hanging="142"/>
        <w:jc w:val="both"/>
        <w:rPr>
          <w:i/>
          <w:iCs/>
          <w:sz w:val="24"/>
          <w:szCs w:val="24"/>
        </w:rPr>
      </w:pPr>
      <w:r w:rsidRPr="00C9683C">
        <w:rPr>
          <w:i/>
          <w:iCs/>
          <w:sz w:val="24"/>
          <w:szCs w:val="24"/>
        </w:rPr>
        <w:t xml:space="preserve">* Zmiany koordynatora przedmiotu oraz prowadzącego zajęcia dokonuje Dyrektor Instytut po akceptacji Prorektora ds. Kształcenia. </w:t>
      </w:r>
    </w:p>
    <w:p w14:paraId="6A76D131" w14:textId="77777777" w:rsidR="00505FE4" w:rsidRPr="00C9683C" w:rsidRDefault="00505FE4" w:rsidP="00505FE4">
      <w:pPr>
        <w:pStyle w:val="Tekstprzypisudolnego"/>
        <w:ind w:left="142" w:right="-993" w:hanging="142"/>
        <w:jc w:val="both"/>
        <w:rPr>
          <w:i/>
          <w:iCs/>
          <w:sz w:val="24"/>
          <w:szCs w:val="24"/>
        </w:rPr>
      </w:pPr>
      <w:r w:rsidRPr="00C9683C">
        <w:rPr>
          <w:i/>
          <w:iCs/>
          <w:sz w:val="24"/>
          <w:szCs w:val="24"/>
        </w:rPr>
        <w:t xml:space="preserve">   Nowy koordynator przedmiotu oraz prowadzący przedmiot potwierdza zapoznanie się z treściami zawartymi w karcie przedmiotu.</w:t>
      </w:r>
    </w:p>
    <w:p w14:paraId="6B4428E7" w14:textId="77777777" w:rsidR="00505FE4" w:rsidRPr="00C9683C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C9683C" w14:paraId="6CFA5ABC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30E21989" w14:textId="77777777" w:rsidR="00505FE4" w:rsidRPr="00C9683C" w:rsidRDefault="00505FE4" w:rsidP="00F77DC4">
            <w:pPr>
              <w:jc w:val="center"/>
              <w:rPr>
                <w:sz w:val="24"/>
                <w:szCs w:val="24"/>
              </w:rPr>
            </w:pPr>
            <w:r w:rsidRPr="00C9683C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C9683C" w14:paraId="3C5DBAB6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77C074" w14:textId="77777777" w:rsidR="00505FE4" w:rsidRPr="00C9683C" w:rsidRDefault="00505FE4" w:rsidP="00F77DC4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C1EFA2F" w14:textId="77777777" w:rsidR="00505FE4" w:rsidRPr="00C9683C" w:rsidRDefault="00505FE4" w:rsidP="00F77DC4">
            <w:pPr>
              <w:jc w:val="center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B70A0F5" w14:textId="77777777" w:rsidR="00505FE4" w:rsidRPr="00C9683C" w:rsidRDefault="00505FE4" w:rsidP="00F77DC4">
            <w:pPr>
              <w:jc w:val="center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 xml:space="preserve">Kod kierunkowego efektu </w:t>
            </w:r>
          </w:p>
          <w:p w14:paraId="5ADBC692" w14:textId="77777777" w:rsidR="00505FE4" w:rsidRPr="00C9683C" w:rsidRDefault="00505FE4" w:rsidP="00F77DC4">
            <w:pPr>
              <w:jc w:val="center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uczenia się</w:t>
            </w:r>
          </w:p>
        </w:tc>
      </w:tr>
      <w:tr w:rsidR="00EE1504" w:rsidRPr="00C9683C" w14:paraId="4100F350" w14:textId="77777777" w:rsidTr="003B4177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0D25B30" w14:textId="2304F8DD" w:rsidR="00EE1504" w:rsidRPr="00C9683C" w:rsidRDefault="00EE1504" w:rsidP="00EE1504">
            <w:pPr>
              <w:rPr>
                <w:b/>
                <w:sz w:val="24"/>
                <w:szCs w:val="24"/>
              </w:rPr>
            </w:pPr>
            <w:r w:rsidRPr="00C9683C">
              <w:rPr>
                <w:b/>
                <w:sz w:val="24"/>
                <w:szCs w:val="24"/>
              </w:rPr>
              <w:t>Wiedza</w:t>
            </w:r>
          </w:p>
        </w:tc>
      </w:tr>
      <w:tr w:rsidR="00AA7EE3" w:rsidRPr="00C9683C" w14:paraId="65E8CF14" w14:textId="77777777" w:rsidTr="008F45C6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B2A1" w14:textId="73D2DF36" w:rsidR="00AA7EE3" w:rsidRPr="00C9683C" w:rsidRDefault="00AA7EE3" w:rsidP="00AA7EE3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61B483" w14:textId="7BCA107A" w:rsidR="00AA7EE3" w:rsidRPr="00C9683C" w:rsidRDefault="00AA7EE3" w:rsidP="00DA0E7E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Ma wiedzę z zakresu liczb zespolonych, podstawowych pojęć algebry liniowej, działań na macierzach, przestrzeni wektorowych, przekształceń liniowych oraz elementów geometrii analitycznej.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E70DE3" w14:textId="77777777" w:rsidR="00AA7EE3" w:rsidRPr="00C9683C" w:rsidRDefault="00AA7EE3" w:rsidP="00AA7EE3">
            <w:pPr>
              <w:jc w:val="center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K_W01</w:t>
            </w:r>
          </w:p>
          <w:p w14:paraId="7E56E053" w14:textId="77777777" w:rsidR="00AA7EE3" w:rsidRPr="00C9683C" w:rsidRDefault="00AA7EE3" w:rsidP="00AA7EE3">
            <w:pPr>
              <w:jc w:val="center"/>
              <w:rPr>
                <w:sz w:val="24"/>
                <w:szCs w:val="24"/>
              </w:rPr>
            </w:pPr>
          </w:p>
        </w:tc>
      </w:tr>
      <w:tr w:rsidR="00AA7EE3" w:rsidRPr="00C9683C" w14:paraId="5605591F" w14:textId="77777777" w:rsidTr="008F45C6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2715" w14:textId="680C70CA" w:rsidR="00AA7EE3" w:rsidRPr="00C9683C" w:rsidRDefault="00AA7EE3" w:rsidP="00AA7EE3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B10AED" w14:textId="404FDF7B" w:rsidR="00AA7EE3" w:rsidRPr="00C9683C" w:rsidRDefault="00AA7EE3" w:rsidP="00DA0E7E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Wyjaśnia zależności pomiędzy najważniejszymi pojęciami przestrzeni wektorowych oraz przekształceń liniowych.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FCE5B6" w14:textId="533D5350" w:rsidR="00AA7EE3" w:rsidRPr="00C9683C" w:rsidRDefault="00AA7EE3" w:rsidP="00AA7EE3">
            <w:pPr>
              <w:jc w:val="center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K_W01</w:t>
            </w:r>
          </w:p>
        </w:tc>
      </w:tr>
      <w:tr w:rsidR="00AA7EE3" w:rsidRPr="00C9683C" w14:paraId="61D9AD03" w14:textId="77777777" w:rsidTr="008F45C6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EA95" w14:textId="72B217E6" w:rsidR="00AA7EE3" w:rsidRPr="00C9683C" w:rsidRDefault="00AA7EE3" w:rsidP="00AA7EE3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8C1451" w14:textId="354BCBB7" w:rsidR="00AA7EE3" w:rsidRPr="00C9683C" w:rsidRDefault="00AA7EE3" w:rsidP="00DA0E7E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Zna podstawowe sposoby definiowania obiektów geometrycznych.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45E7D" w14:textId="37D2FA61" w:rsidR="00AA7EE3" w:rsidRPr="00C9683C" w:rsidRDefault="00AA7EE3" w:rsidP="00AA7EE3">
            <w:pPr>
              <w:jc w:val="center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K_W01</w:t>
            </w:r>
          </w:p>
        </w:tc>
      </w:tr>
      <w:tr w:rsidR="00EE1504" w:rsidRPr="00C9683C" w14:paraId="3F241FAD" w14:textId="77777777" w:rsidTr="00EF3180">
        <w:trPr>
          <w:cantSplit/>
        </w:trPr>
        <w:tc>
          <w:tcPr>
            <w:tcW w:w="1009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1B7354" w14:textId="472971D1" w:rsidR="00EE1504" w:rsidRPr="00C9683C" w:rsidRDefault="00EE1504" w:rsidP="00EE1504">
            <w:pPr>
              <w:rPr>
                <w:sz w:val="24"/>
                <w:szCs w:val="24"/>
              </w:rPr>
            </w:pPr>
            <w:r w:rsidRPr="00C9683C">
              <w:rPr>
                <w:b/>
                <w:sz w:val="24"/>
                <w:szCs w:val="24"/>
              </w:rPr>
              <w:t>Umiejętności</w:t>
            </w:r>
          </w:p>
        </w:tc>
      </w:tr>
      <w:tr w:rsidR="00DA0E7E" w:rsidRPr="00C9683C" w14:paraId="41822F43" w14:textId="77777777" w:rsidTr="00DA0E7E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DEAC3" w14:textId="77777777" w:rsidR="00DA0E7E" w:rsidRPr="00C9683C" w:rsidRDefault="00DA0E7E" w:rsidP="00DA0E7E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14401A6" w14:textId="77777777" w:rsidR="00DA0E7E" w:rsidRPr="00C9683C" w:rsidRDefault="00DA0E7E" w:rsidP="00DA0E7E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Pozyskując informacje z różnych źródeł, potrafi rozwiązywać typowe zadania z algebry liniowej oraz geometrii analitycznej.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0009BB" w14:textId="77777777" w:rsidR="00DA0E7E" w:rsidRPr="00C9683C" w:rsidRDefault="00DA0E7E" w:rsidP="0016371D">
            <w:pPr>
              <w:jc w:val="center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K_U01</w:t>
            </w:r>
          </w:p>
        </w:tc>
      </w:tr>
      <w:tr w:rsidR="00DA0E7E" w:rsidRPr="00C9683C" w14:paraId="2415C602" w14:textId="77777777" w:rsidTr="00DA0E7E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BFF7F" w14:textId="77777777" w:rsidR="00DA0E7E" w:rsidRPr="00C9683C" w:rsidRDefault="00DA0E7E" w:rsidP="00DA0E7E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6658306" w14:textId="77777777" w:rsidR="00DA0E7E" w:rsidRPr="00C9683C" w:rsidRDefault="00DA0E7E" w:rsidP="00DA0E7E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 xml:space="preserve">Potrafi wykorzystać metody algebry liniowej do opisu różnych zagadnień związanych z informatyką.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607FDB" w14:textId="77777777" w:rsidR="00DA0E7E" w:rsidRPr="00C9683C" w:rsidRDefault="00DA0E7E" w:rsidP="0016371D">
            <w:pPr>
              <w:jc w:val="center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K_U07</w:t>
            </w:r>
          </w:p>
        </w:tc>
      </w:tr>
      <w:tr w:rsidR="00DA0E7E" w:rsidRPr="00C9683C" w14:paraId="05918085" w14:textId="77777777" w:rsidTr="00DA0E7E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9FF35" w14:textId="77777777" w:rsidR="00DA0E7E" w:rsidRPr="00C9683C" w:rsidRDefault="00DA0E7E" w:rsidP="00DA0E7E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1A09536" w14:textId="77777777" w:rsidR="00DA0E7E" w:rsidRPr="00C9683C" w:rsidRDefault="00DA0E7E" w:rsidP="00DA0E7E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Potrafi przygotować i przedstawić prezentację poświęconą algebrze liniowej w informatyce.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88DCF6" w14:textId="77777777" w:rsidR="00DA0E7E" w:rsidRPr="00C9683C" w:rsidRDefault="00DA0E7E" w:rsidP="0016371D">
            <w:pPr>
              <w:jc w:val="center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K_U04</w:t>
            </w:r>
          </w:p>
        </w:tc>
      </w:tr>
      <w:tr w:rsidR="00DA0E7E" w:rsidRPr="00C9683C" w14:paraId="7B60034F" w14:textId="77777777" w:rsidTr="00DA0E7E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C214E" w14:textId="77777777" w:rsidR="00DA0E7E" w:rsidRPr="00C9683C" w:rsidRDefault="00DA0E7E" w:rsidP="00DA0E7E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8968B43" w14:textId="77777777" w:rsidR="00DA0E7E" w:rsidRPr="00C9683C" w:rsidRDefault="00DA0E7E" w:rsidP="00DA0E7E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Potrafi pracować samodzielnie i w zespole.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6943EF" w14:textId="77777777" w:rsidR="00DA0E7E" w:rsidRPr="00C9683C" w:rsidRDefault="00DA0E7E" w:rsidP="0016371D">
            <w:pPr>
              <w:jc w:val="center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K_U02</w:t>
            </w:r>
          </w:p>
        </w:tc>
      </w:tr>
      <w:tr w:rsidR="00EE1504" w:rsidRPr="00C9683C" w14:paraId="347EBD2A" w14:textId="77777777" w:rsidTr="0066144E">
        <w:trPr>
          <w:cantSplit/>
        </w:trPr>
        <w:tc>
          <w:tcPr>
            <w:tcW w:w="1009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C2352D" w14:textId="15CAF154" w:rsidR="00EE1504" w:rsidRPr="00C9683C" w:rsidRDefault="00EE1504" w:rsidP="00EE1504">
            <w:pPr>
              <w:rPr>
                <w:sz w:val="24"/>
                <w:szCs w:val="24"/>
              </w:rPr>
            </w:pPr>
            <w:r w:rsidRPr="00C9683C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DA0E7E" w:rsidRPr="00C9683C" w14:paraId="39250A63" w14:textId="77777777" w:rsidTr="00DA0E7E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94821" w14:textId="77777777" w:rsidR="00DA0E7E" w:rsidRPr="00C9683C" w:rsidRDefault="00DA0E7E" w:rsidP="00DA0E7E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E710DD4" w14:textId="77777777" w:rsidR="00DA0E7E" w:rsidRPr="00C9683C" w:rsidRDefault="00DA0E7E" w:rsidP="00DA0E7E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 xml:space="preserve">Rozumie potrzebę uczciwości, potrzebę poszanowania praw autorskich i potrzebę poszanowania różnorodności poglądów.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2C50D0" w14:textId="77777777" w:rsidR="00DA0E7E" w:rsidRPr="00C9683C" w:rsidRDefault="00DA0E7E" w:rsidP="0016371D">
            <w:pPr>
              <w:jc w:val="center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K_K03</w:t>
            </w:r>
          </w:p>
        </w:tc>
      </w:tr>
      <w:tr w:rsidR="00DA0E7E" w:rsidRPr="00C9683C" w14:paraId="6D3B8D8B" w14:textId="77777777" w:rsidTr="00DA0E7E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5519" w14:textId="77777777" w:rsidR="00DA0E7E" w:rsidRPr="00C9683C" w:rsidRDefault="00DA0E7E" w:rsidP="00DA0E7E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09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D2997D1" w14:textId="77777777" w:rsidR="00DA0E7E" w:rsidRPr="00C9683C" w:rsidRDefault="00DA0E7E" w:rsidP="00DA0E7E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Potrafi myśleć i działać w sposób przedsiębiorczy.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B210CD" w14:textId="77777777" w:rsidR="00DA0E7E" w:rsidRPr="00C9683C" w:rsidRDefault="00DA0E7E" w:rsidP="0016371D">
            <w:pPr>
              <w:jc w:val="center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K_K05</w:t>
            </w:r>
          </w:p>
        </w:tc>
      </w:tr>
      <w:tr w:rsidR="00505FE4" w:rsidRPr="00C9683C" w14:paraId="3BB463E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C9B450B" w14:textId="77777777" w:rsidR="00505FE4" w:rsidRPr="00C9683C" w:rsidRDefault="00505FE4" w:rsidP="00F77DC4">
            <w:pPr>
              <w:jc w:val="center"/>
              <w:rPr>
                <w:sz w:val="24"/>
                <w:szCs w:val="24"/>
              </w:rPr>
            </w:pPr>
            <w:r w:rsidRPr="00C9683C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C9683C" w14:paraId="4E2A1480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2688103" w14:textId="77777777" w:rsidR="00505FE4" w:rsidRPr="00C9683C" w:rsidRDefault="00505FE4" w:rsidP="00F77DC4">
            <w:pPr>
              <w:rPr>
                <w:b/>
                <w:sz w:val="24"/>
                <w:szCs w:val="24"/>
              </w:rPr>
            </w:pPr>
            <w:r w:rsidRPr="00C9683C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C9683C" w14:paraId="11CBE204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9500E06" w14:textId="77777777" w:rsidR="00AA7EE3" w:rsidRPr="00C9683C" w:rsidRDefault="00AA7EE3" w:rsidP="00AA7EE3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 xml:space="preserve">Liczby zespolone. Działania na liczbach zespolonych. Postać algebraiczna, sprzężenie, moduł liczby zespolonej. Postać trygonometryczna (i wykładnicza liczby zespolonej), wzór </w:t>
            </w:r>
            <w:proofErr w:type="spellStart"/>
            <w:r w:rsidRPr="00C9683C">
              <w:rPr>
                <w:sz w:val="24"/>
                <w:szCs w:val="24"/>
              </w:rPr>
              <w:t>Moivre’a</w:t>
            </w:r>
            <w:proofErr w:type="spellEnd"/>
            <w:r w:rsidRPr="00C9683C">
              <w:rPr>
                <w:sz w:val="24"/>
                <w:szCs w:val="24"/>
              </w:rPr>
              <w:t>. Potęgowanie i pierwiastkowanie liczb zespolonych.</w:t>
            </w:r>
          </w:p>
          <w:p w14:paraId="0F37023B" w14:textId="77777777" w:rsidR="00AA7EE3" w:rsidRPr="00C9683C" w:rsidRDefault="00AA7EE3" w:rsidP="00AA7EE3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 xml:space="preserve">Wielomiany i ich podzielność. Pierwiastki wielomianu. Twierdzenie </w:t>
            </w:r>
            <w:proofErr w:type="spellStart"/>
            <w:r w:rsidRPr="00C9683C">
              <w:rPr>
                <w:sz w:val="24"/>
                <w:szCs w:val="24"/>
              </w:rPr>
              <w:t>Bezout</w:t>
            </w:r>
            <w:proofErr w:type="spellEnd"/>
            <w:r w:rsidRPr="00C9683C">
              <w:rPr>
                <w:sz w:val="24"/>
                <w:szCs w:val="24"/>
              </w:rPr>
              <w:t xml:space="preserve">. Podstawowe twierdzenie algebry. Rozkład wielomianów na czynniki nierozkładalne. Schemat </w:t>
            </w:r>
            <w:proofErr w:type="spellStart"/>
            <w:r w:rsidRPr="00C9683C">
              <w:rPr>
                <w:sz w:val="24"/>
                <w:szCs w:val="24"/>
              </w:rPr>
              <w:t>Hornera</w:t>
            </w:r>
            <w:proofErr w:type="spellEnd"/>
            <w:r w:rsidRPr="00C9683C">
              <w:rPr>
                <w:sz w:val="24"/>
                <w:szCs w:val="24"/>
              </w:rPr>
              <w:t xml:space="preserve"> i jego zastosowania.</w:t>
            </w:r>
          </w:p>
          <w:p w14:paraId="4C5D4343" w14:textId="77777777" w:rsidR="00AA7EE3" w:rsidRPr="00C9683C" w:rsidRDefault="00AA7EE3" w:rsidP="00AA7EE3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Macierze i działania na macierzach. Macierz odwrotna.</w:t>
            </w:r>
          </w:p>
          <w:p w14:paraId="30EA332A" w14:textId="77777777" w:rsidR="00AA7EE3" w:rsidRPr="00C9683C" w:rsidRDefault="00AA7EE3" w:rsidP="00AA7EE3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Układy równań liniowych i ich rozwiązywanie metodą Gaussa-Jordana. Równania macierzowe i ich rozwiązywanie. Wyznaczanie macierzy odwrotnej metodą Gaussa-Jordana.</w:t>
            </w:r>
          </w:p>
          <w:p w14:paraId="23B99339" w14:textId="77777777" w:rsidR="00AA7EE3" w:rsidRPr="00C9683C" w:rsidRDefault="00AA7EE3" w:rsidP="00AA7EE3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 xml:space="preserve">Wyznacznik macierzy i jego własności. Wyznacznik iloczynu macierzy. Macierze odwracalne i nieosobliwe. Układy </w:t>
            </w:r>
            <w:proofErr w:type="spellStart"/>
            <w:r w:rsidRPr="00C9683C">
              <w:rPr>
                <w:sz w:val="24"/>
                <w:szCs w:val="24"/>
              </w:rPr>
              <w:t>Cramera</w:t>
            </w:r>
            <w:proofErr w:type="spellEnd"/>
            <w:r w:rsidRPr="00C9683C">
              <w:rPr>
                <w:sz w:val="24"/>
                <w:szCs w:val="24"/>
              </w:rPr>
              <w:t>.</w:t>
            </w:r>
          </w:p>
          <w:p w14:paraId="2151B7B1" w14:textId="77777777" w:rsidR="00AA7EE3" w:rsidRPr="00C9683C" w:rsidRDefault="00AA7EE3" w:rsidP="00AA7EE3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Przestrzeń wektorowa i jej podprzestrzenie. Liniowa zależność i niezależność wektorów. Baza i wymiar przestrzeni wektorowej. Izomorfizm przestrzeni wektorowych. Rząd macierzy i twierdzenie Kroneckera-</w:t>
            </w:r>
            <w:proofErr w:type="spellStart"/>
            <w:r w:rsidRPr="00C9683C">
              <w:rPr>
                <w:sz w:val="24"/>
                <w:szCs w:val="24"/>
              </w:rPr>
              <w:t>Capellego</w:t>
            </w:r>
            <w:proofErr w:type="spellEnd"/>
            <w:r w:rsidRPr="00C9683C">
              <w:rPr>
                <w:sz w:val="24"/>
                <w:szCs w:val="24"/>
              </w:rPr>
              <w:t>.</w:t>
            </w:r>
          </w:p>
          <w:p w14:paraId="5700CDCD" w14:textId="77777777" w:rsidR="00AA7EE3" w:rsidRPr="00C9683C" w:rsidRDefault="00AA7EE3" w:rsidP="00AA7EE3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Przekształcenie liniowe. Obraz i jądro przekształcenia liniowego. Reprezentacja macierzowa przekształcenia liniowego. Odwracalność przekształcenia liniowego.</w:t>
            </w:r>
          </w:p>
          <w:p w14:paraId="54E41CC5" w14:textId="77777777" w:rsidR="00AA7EE3" w:rsidRPr="00C9683C" w:rsidRDefault="00AA7EE3" w:rsidP="00AA7EE3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Iloczyn skalarny. Kąt pomiędzy wektorami, ortogonalność wektorów, ortogonalizacja bazy. Rzut ortogonalny i macierz rzutu ortogonalnego. Metoda najmniejszych kwadratów. Najlepsze rozwiązanie sprzecznego układu równań.</w:t>
            </w:r>
          </w:p>
          <w:p w14:paraId="4E308F9A" w14:textId="77777777" w:rsidR="00AA7EE3" w:rsidRPr="00C9683C" w:rsidRDefault="00AA7EE3" w:rsidP="00AA7EE3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 xml:space="preserve">Wartości własne i wektory własne macierzy oraz przekształcenia liniowego. Wielomian charakterystyczny. </w:t>
            </w:r>
          </w:p>
          <w:p w14:paraId="3801DF36" w14:textId="77777777" w:rsidR="00AA7EE3" w:rsidRPr="00C9683C" w:rsidRDefault="00AA7EE3" w:rsidP="00AA7EE3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Przestrzeń R</w:t>
            </w:r>
            <w:r w:rsidRPr="00C9683C">
              <w:rPr>
                <w:sz w:val="24"/>
                <w:szCs w:val="24"/>
                <w:vertAlign w:val="superscript"/>
              </w:rPr>
              <w:t>3</w:t>
            </w:r>
            <w:r w:rsidRPr="00C9683C">
              <w:rPr>
                <w:sz w:val="24"/>
                <w:szCs w:val="24"/>
              </w:rPr>
              <w:t xml:space="preserve"> i układ współrzędnych w R</w:t>
            </w:r>
            <w:r w:rsidRPr="00C9683C">
              <w:rPr>
                <w:sz w:val="24"/>
                <w:szCs w:val="24"/>
                <w:vertAlign w:val="superscript"/>
              </w:rPr>
              <w:t>3</w:t>
            </w:r>
            <w:r w:rsidRPr="00C9683C">
              <w:rPr>
                <w:sz w:val="24"/>
                <w:szCs w:val="24"/>
              </w:rPr>
              <w:t>. Iloczyn wektorowy, iloczyn mieszany i jego geometryczna interpretacja. Równania prostej: kierunkowe, krawędziowe, parametryczne. Równania płaszczyzny: ogólne, normalne, parametryczne, odcinkowe.  Wzajemne położenia punktów, prostych i płaszczyzn.</w:t>
            </w:r>
          </w:p>
          <w:p w14:paraId="3F61461F" w14:textId="77777777" w:rsidR="00505FE4" w:rsidRPr="00C9683C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C9683C" w14:paraId="04AEB079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5AA6342" w14:textId="77777777" w:rsidR="00505FE4" w:rsidRPr="00C9683C" w:rsidRDefault="00505FE4" w:rsidP="00F77DC4">
            <w:pPr>
              <w:rPr>
                <w:b/>
                <w:sz w:val="24"/>
                <w:szCs w:val="24"/>
              </w:rPr>
            </w:pPr>
            <w:r w:rsidRPr="00C9683C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C9683C" w14:paraId="7F79D44F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CB4CF19" w14:textId="5E0616D4" w:rsidR="00505FE4" w:rsidRPr="00C9683C" w:rsidRDefault="00AA7EE3" w:rsidP="00F77DC4">
            <w:pPr>
              <w:rPr>
                <w:sz w:val="24"/>
                <w:szCs w:val="24"/>
              </w:rPr>
            </w:pPr>
            <w:r w:rsidRPr="00C9683C">
              <w:rPr>
                <w:color w:val="000000"/>
                <w:sz w:val="24"/>
                <w:szCs w:val="24"/>
              </w:rPr>
              <w:t xml:space="preserve">Bieżąca tematyka ćwiczeń będzie całkowicie skorelowana z tematyką kolejnych wykładów. Głównym celem ćwiczeń będzie przyswojenie definicji i metod przedstawionych na wykładach, wypracowanie odpowiednich intuicji i umiejętności rachunkowych. Na ćwiczeniach będzie się rozwijało umiejętności rozwiązywania problemów i argumentowania swoich racji przy omawianiu zagadnień matematycznych pojawiających się w zagadnieniach fizycznych, ekonomicznych i w szeroko rozumianej praktyce inżyniera. </w:t>
            </w:r>
            <w:r w:rsidRPr="00C9683C">
              <w:rPr>
                <w:sz w:val="24"/>
                <w:szCs w:val="24"/>
              </w:rPr>
              <w:t xml:space="preserve">Tematyka trzydziestu godzin ćwiczeń w kolejności będzie dotyczyła: 1. Działań na różnych postaciach liczb zespolonych (4 godz.); 2. Działań na wielomianach i wyznaczania pierwiastków </w:t>
            </w:r>
            <w:proofErr w:type="spellStart"/>
            <w:r w:rsidRPr="00C9683C">
              <w:rPr>
                <w:sz w:val="24"/>
                <w:szCs w:val="24"/>
              </w:rPr>
              <w:t>wielomanu</w:t>
            </w:r>
            <w:proofErr w:type="spellEnd"/>
            <w:r w:rsidRPr="00C9683C">
              <w:rPr>
                <w:sz w:val="24"/>
                <w:szCs w:val="24"/>
              </w:rPr>
              <w:t xml:space="preserve"> (2 godz.); 3. Działań na macierzach i wyznaczanie macierzy odwrotnej (2 godz.); 4. Układów równań liniowych i ich rozwiązywania metodą Gaussa-Jordana (2 godz.); 5. Wyznacznika macierzy i podstawowe  własności wyznacznika (2 godz.); 6. Przestrzeni wektorowej, liniowa zależność i niezależność wektorów, bazy  przestrzeni wektorowej, twierdzenia Kroneckera-</w:t>
            </w:r>
            <w:proofErr w:type="spellStart"/>
            <w:r w:rsidRPr="00C9683C">
              <w:rPr>
                <w:sz w:val="24"/>
                <w:szCs w:val="24"/>
              </w:rPr>
              <w:t>Capellego</w:t>
            </w:r>
            <w:proofErr w:type="spellEnd"/>
            <w:r w:rsidRPr="00C9683C">
              <w:rPr>
                <w:sz w:val="24"/>
                <w:szCs w:val="24"/>
              </w:rPr>
              <w:t xml:space="preserve"> </w:t>
            </w:r>
            <w:r w:rsidRPr="00C9683C">
              <w:rPr>
                <w:sz w:val="24"/>
                <w:szCs w:val="24"/>
              </w:rPr>
              <w:lastRenderedPageBreak/>
              <w:t>(4 godz.); 7.  Przekształceń liniowych, jego jądra i obrazu (2 godz.); 8. Iloczynu skalarnego, ortogonalizacji bazy, metody najmniejszych kwadratów oraz wyznaczanie najlepszego rozwiązania sprzecznego układu równań (4 godz.); 9. Wartości własnych i wektorów własnych macierzy oraz przekształceń liniowych, zastosowań wartości własnych i wektorów własnych (4 godz.); 10. Elementów geometrii analitycznej (4 godz.).</w:t>
            </w:r>
          </w:p>
        </w:tc>
      </w:tr>
      <w:tr w:rsidR="00505FE4" w:rsidRPr="00C9683C" w14:paraId="57E5391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FD2DFEB" w14:textId="77777777" w:rsidR="00505FE4" w:rsidRPr="00C9683C" w:rsidRDefault="00505FE4" w:rsidP="00F77DC4">
            <w:pPr>
              <w:pStyle w:val="Nagwek1"/>
              <w:rPr>
                <w:szCs w:val="24"/>
              </w:rPr>
            </w:pPr>
            <w:r w:rsidRPr="00C9683C">
              <w:rPr>
                <w:szCs w:val="24"/>
              </w:rPr>
              <w:lastRenderedPageBreak/>
              <w:t>Laboratorium</w:t>
            </w:r>
          </w:p>
        </w:tc>
      </w:tr>
      <w:tr w:rsidR="00505FE4" w:rsidRPr="00C9683C" w14:paraId="0A3DAB5A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CB6DBD" w14:textId="77777777" w:rsidR="00505FE4" w:rsidRPr="00C9683C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C9683C" w14:paraId="7FA5C28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AE35E4E" w14:textId="77777777" w:rsidR="00505FE4" w:rsidRPr="00C9683C" w:rsidRDefault="00505FE4" w:rsidP="00F77DC4">
            <w:pPr>
              <w:pStyle w:val="Nagwek1"/>
              <w:rPr>
                <w:szCs w:val="24"/>
              </w:rPr>
            </w:pPr>
            <w:r w:rsidRPr="00C9683C">
              <w:rPr>
                <w:szCs w:val="24"/>
              </w:rPr>
              <w:t>Projekt</w:t>
            </w:r>
          </w:p>
        </w:tc>
      </w:tr>
      <w:tr w:rsidR="00505FE4" w:rsidRPr="00C9683C" w14:paraId="3DF3707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524C056" w14:textId="77777777" w:rsidR="00505FE4" w:rsidRPr="00C9683C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:rsidRPr="00C9683C" w14:paraId="1ACFC5B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F2F7607" w14:textId="77777777" w:rsidR="00505FE4" w:rsidRPr="00C9683C" w:rsidRDefault="00505FE4" w:rsidP="00F77DC4">
            <w:pPr>
              <w:rPr>
                <w:b/>
                <w:sz w:val="24"/>
                <w:szCs w:val="24"/>
              </w:rPr>
            </w:pPr>
            <w:r w:rsidRPr="00C9683C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C9683C" w14:paraId="770389D9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FE172F2" w14:textId="77777777" w:rsidR="00505FE4" w:rsidRPr="00C9683C" w:rsidRDefault="00505FE4" w:rsidP="00A0655B">
            <w:pPr>
              <w:rPr>
                <w:b/>
                <w:sz w:val="24"/>
                <w:szCs w:val="24"/>
              </w:rPr>
            </w:pPr>
          </w:p>
        </w:tc>
      </w:tr>
      <w:tr w:rsidR="00505FE4" w:rsidRPr="00C9683C" w14:paraId="00863580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DCC452A" w14:textId="77777777" w:rsidR="00505FE4" w:rsidRPr="00C9683C" w:rsidRDefault="00505FE4" w:rsidP="00F77DC4">
            <w:pPr>
              <w:rPr>
                <w:b/>
                <w:sz w:val="24"/>
                <w:szCs w:val="24"/>
              </w:rPr>
            </w:pPr>
            <w:r w:rsidRPr="00C9683C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:rsidRPr="00C9683C" w14:paraId="3C992C61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BF2FCA" w14:textId="270D7947" w:rsidR="00505FE4" w:rsidRPr="00C9683C" w:rsidRDefault="00AA7EE3" w:rsidP="00A0655B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 xml:space="preserve">W semestrze student będzie rozwiązywał systematycznie testy z zakresu przerobionego materiału na platformie edukacyjnej ANS w Elblągu pod adresem: </w:t>
            </w:r>
            <w:r w:rsidRPr="00C9683C">
              <w:rPr>
                <w:color w:val="000000"/>
                <w:sz w:val="24"/>
                <w:szCs w:val="24"/>
              </w:rPr>
              <w:t>https://moodle.ans-elblag.pl/course/view.php?id=</w:t>
            </w:r>
            <w:r w:rsidRPr="00C9683C">
              <w:rPr>
                <w:sz w:val="24"/>
                <w:szCs w:val="24"/>
              </w:rPr>
              <w:t xml:space="preserve"> </w:t>
            </w:r>
            <w:r w:rsidR="00941426" w:rsidRPr="00C9683C">
              <w:rPr>
                <w:color w:val="000000"/>
                <w:sz w:val="24"/>
                <w:szCs w:val="24"/>
              </w:rPr>
              <w:t>1212</w:t>
            </w:r>
            <w:r w:rsidRPr="00C9683C">
              <w:rPr>
                <w:sz w:val="24"/>
                <w:szCs w:val="24"/>
              </w:rPr>
              <w:t>. Zadania będą dotyczyły typowych zagadnień.</w:t>
            </w:r>
          </w:p>
        </w:tc>
      </w:tr>
    </w:tbl>
    <w:p w14:paraId="5B485BEE" w14:textId="77777777" w:rsidR="00505FE4" w:rsidRPr="00C9683C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C9683C" w14:paraId="6BD58E79" w14:textId="77777777" w:rsidTr="00A0655B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9960" w14:textId="77777777" w:rsidR="00505FE4" w:rsidRPr="00C9683C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B048B5" w14:textId="1F7393FD" w:rsidR="00AA7EE3" w:rsidRPr="00C9683C" w:rsidRDefault="00AA7EE3" w:rsidP="00401801">
            <w:pPr>
              <w:pStyle w:val="Akapitzlist"/>
              <w:numPr>
                <w:ilvl w:val="1"/>
                <w:numId w:val="1"/>
              </w:numPr>
              <w:suppressAutoHyphens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J. Topp, Algebra liniowa, Wydawnictwo Uniwersytetu Gdańskiego, Gdańsk 2015.</w:t>
            </w:r>
          </w:p>
          <w:p w14:paraId="2C37982C" w14:textId="0F970E5A" w:rsidR="00505FE4" w:rsidRPr="00C9683C" w:rsidRDefault="00AA7EE3" w:rsidP="00D054B7">
            <w:pPr>
              <w:pStyle w:val="Akapitzlist"/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C9683C">
              <w:rPr>
                <w:bCs/>
                <w:color w:val="000000"/>
                <w:sz w:val="24"/>
                <w:szCs w:val="24"/>
              </w:rPr>
              <w:t>Materiały na platformie edukacyjnej Akademii Nauk Stosowanych w Elblągu pod adresem:</w:t>
            </w:r>
            <w:r w:rsidRPr="00C9683C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9683C">
              <w:rPr>
                <w:color w:val="000000"/>
                <w:sz w:val="24"/>
                <w:szCs w:val="24"/>
              </w:rPr>
              <w:t>https://moodle.ans-elblag.pl/course/view.php?id=</w:t>
            </w:r>
            <w:r w:rsidRPr="00C9683C">
              <w:rPr>
                <w:sz w:val="24"/>
                <w:szCs w:val="24"/>
              </w:rPr>
              <w:t xml:space="preserve"> </w:t>
            </w:r>
            <w:r w:rsidR="00941426" w:rsidRPr="00C9683C">
              <w:rPr>
                <w:color w:val="000000"/>
                <w:sz w:val="24"/>
                <w:szCs w:val="24"/>
              </w:rPr>
              <w:t>1212</w:t>
            </w:r>
          </w:p>
        </w:tc>
      </w:tr>
      <w:tr w:rsidR="00505FE4" w:rsidRPr="0075123A" w14:paraId="45920738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BB87" w14:textId="77777777" w:rsidR="00505FE4" w:rsidRPr="00C9683C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F66E3D" w14:textId="77777777" w:rsidR="00D054B7" w:rsidRPr="00C9683C" w:rsidRDefault="00D054B7" w:rsidP="00D054B7">
            <w:pPr>
              <w:numPr>
                <w:ilvl w:val="0"/>
                <w:numId w:val="3"/>
              </w:numPr>
              <w:suppressAutoHyphens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 xml:space="preserve">T. </w:t>
            </w:r>
            <w:proofErr w:type="spellStart"/>
            <w:r w:rsidRPr="00C9683C">
              <w:rPr>
                <w:sz w:val="24"/>
                <w:szCs w:val="24"/>
              </w:rPr>
              <w:t>Jurlewicz</w:t>
            </w:r>
            <w:proofErr w:type="spellEnd"/>
            <w:r w:rsidRPr="00C9683C">
              <w:rPr>
                <w:sz w:val="24"/>
                <w:szCs w:val="24"/>
              </w:rPr>
              <w:t xml:space="preserve">, Z. Skoczylas, Algebra liniowa 1 i 2. Definicje, </w:t>
            </w:r>
            <w:proofErr w:type="spellStart"/>
            <w:r w:rsidRPr="00C9683C">
              <w:rPr>
                <w:sz w:val="24"/>
                <w:szCs w:val="24"/>
              </w:rPr>
              <w:t>twierdzenia,wzory</w:t>
            </w:r>
            <w:proofErr w:type="spellEnd"/>
            <w:r w:rsidRPr="00C9683C">
              <w:rPr>
                <w:sz w:val="24"/>
                <w:szCs w:val="24"/>
              </w:rPr>
              <w:t xml:space="preserve">, Oficyna Wydawnicza </w:t>
            </w:r>
            <w:proofErr w:type="spellStart"/>
            <w:r w:rsidRPr="00C9683C">
              <w:rPr>
                <w:sz w:val="24"/>
                <w:szCs w:val="24"/>
              </w:rPr>
              <w:t>GiS</w:t>
            </w:r>
            <w:proofErr w:type="spellEnd"/>
            <w:r w:rsidRPr="00C9683C">
              <w:rPr>
                <w:sz w:val="24"/>
                <w:szCs w:val="24"/>
              </w:rPr>
              <w:t>, Wrocław 2016.</w:t>
            </w:r>
          </w:p>
          <w:p w14:paraId="6DEFD0EE" w14:textId="77777777" w:rsidR="00D054B7" w:rsidRPr="00C9683C" w:rsidRDefault="00D054B7" w:rsidP="00D054B7">
            <w:pPr>
              <w:numPr>
                <w:ilvl w:val="0"/>
                <w:numId w:val="3"/>
              </w:numPr>
              <w:suppressAutoHyphens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 xml:space="preserve">T. </w:t>
            </w:r>
            <w:proofErr w:type="spellStart"/>
            <w:r w:rsidRPr="00C9683C">
              <w:rPr>
                <w:sz w:val="24"/>
                <w:szCs w:val="24"/>
              </w:rPr>
              <w:t>Jurlewicz</w:t>
            </w:r>
            <w:proofErr w:type="spellEnd"/>
            <w:r w:rsidRPr="00C9683C">
              <w:rPr>
                <w:sz w:val="24"/>
                <w:szCs w:val="24"/>
              </w:rPr>
              <w:t xml:space="preserve">, Z. Skoczylas, Algebra liniowa 1 i 2. Przykłady i zadania, Oficyna Wydawnicza </w:t>
            </w:r>
            <w:proofErr w:type="spellStart"/>
            <w:r w:rsidRPr="00C9683C">
              <w:rPr>
                <w:sz w:val="24"/>
                <w:szCs w:val="24"/>
              </w:rPr>
              <w:t>GiS</w:t>
            </w:r>
            <w:proofErr w:type="spellEnd"/>
            <w:r w:rsidRPr="00C9683C">
              <w:rPr>
                <w:sz w:val="24"/>
                <w:szCs w:val="24"/>
              </w:rPr>
              <w:t>, Wrocław 2016.</w:t>
            </w:r>
          </w:p>
          <w:p w14:paraId="242F3233" w14:textId="77777777" w:rsidR="00D054B7" w:rsidRPr="00C9683C" w:rsidRDefault="00D054B7" w:rsidP="00D054B7">
            <w:pPr>
              <w:numPr>
                <w:ilvl w:val="0"/>
                <w:numId w:val="3"/>
              </w:numPr>
              <w:suppressAutoHyphens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Materiały do algebry liniowej znajdujące się pod adresem wazniak.edu.pl.</w:t>
            </w:r>
          </w:p>
          <w:p w14:paraId="41A58C32" w14:textId="77777777" w:rsidR="00D054B7" w:rsidRPr="00C9683C" w:rsidRDefault="00D054B7" w:rsidP="00D054B7">
            <w:pPr>
              <w:numPr>
                <w:ilvl w:val="0"/>
                <w:numId w:val="3"/>
              </w:numPr>
              <w:suppressAutoHyphens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 xml:space="preserve">Wykłady algebry liniowej przeprowadzone przez Gilberta </w:t>
            </w:r>
            <w:proofErr w:type="spellStart"/>
            <w:r w:rsidRPr="00C9683C">
              <w:rPr>
                <w:sz w:val="24"/>
                <w:szCs w:val="24"/>
              </w:rPr>
              <w:t>Stranga</w:t>
            </w:r>
            <w:proofErr w:type="spellEnd"/>
            <w:r w:rsidRPr="00C9683C">
              <w:rPr>
                <w:sz w:val="24"/>
                <w:szCs w:val="24"/>
              </w:rPr>
              <w:t xml:space="preserve"> w MIT i znajdujące się pod adresem ocw.mit.edu.</w:t>
            </w:r>
          </w:p>
          <w:p w14:paraId="5B7228BF" w14:textId="0D53D3A6" w:rsidR="00505FE4" w:rsidRPr="00C9683C" w:rsidRDefault="00D054B7" w:rsidP="00D054B7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C9683C">
              <w:rPr>
                <w:bCs/>
                <w:color w:val="000000"/>
                <w:sz w:val="24"/>
                <w:szCs w:val="24"/>
                <w:lang w:val="en-US"/>
              </w:rPr>
              <w:t>J. Abramson, Algebra and Trigonometry 2e,</w:t>
            </w:r>
            <w:r w:rsidRPr="00C9683C"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r w:rsidRPr="00C9683C">
              <w:rPr>
                <w:color w:val="000000"/>
                <w:sz w:val="24"/>
                <w:szCs w:val="24"/>
                <w:lang w:val="en-US"/>
              </w:rPr>
              <w:t>https://openstax.org/details/books/algebra-and-trigonometry-2e</w:t>
            </w:r>
            <w:r w:rsidRPr="00C9683C">
              <w:rPr>
                <w:bCs/>
                <w:color w:val="000000"/>
                <w:sz w:val="24"/>
                <w:szCs w:val="24"/>
                <w:lang w:val="en-US"/>
              </w:rPr>
              <w:t>, 2021</w:t>
            </w:r>
          </w:p>
        </w:tc>
      </w:tr>
      <w:tr w:rsidR="00505FE4" w:rsidRPr="00C9683C" w14:paraId="05A3A1F5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D566" w14:textId="77777777" w:rsidR="00505FE4" w:rsidRPr="00C9683C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691C84" w14:textId="77777777" w:rsidR="00D054B7" w:rsidRPr="00C9683C" w:rsidRDefault="00D054B7" w:rsidP="00D054B7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C9683C">
              <w:rPr>
                <w:b/>
                <w:color w:val="000000"/>
                <w:sz w:val="24"/>
                <w:szCs w:val="24"/>
              </w:rPr>
              <w:t>Wykład</w:t>
            </w:r>
            <w:r w:rsidRPr="00C9683C">
              <w:rPr>
                <w:color w:val="000000"/>
                <w:sz w:val="24"/>
                <w:szCs w:val="24"/>
              </w:rPr>
              <w:t xml:space="preserve"> omawiający pojęcia, twierdzenia i problemy objęte treścią programu przedmiotu przedstawiane w formie pisemnej na tablicy oraz przez wyświetlania slajdów. Studenci otrzymują wyprzedzająco materiały ułatwiające śledzenie treści wykładów. Odpowiada to metodzie podającej.</w:t>
            </w:r>
          </w:p>
          <w:p w14:paraId="1E77C4E1" w14:textId="77777777" w:rsidR="00D054B7" w:rsidRPr="00C9683C" w:rsidRDefault="00D054B7" w:rsidP="00D054B7">
            <w:pPr>
              <w:jc w:val="both"/>
              <w:rPr>
                <w:color w:val="000000"/>
                <w:sz w:val="24"/>
                <w:szCs w:val="24"/>
              </w:rPr>
            </w:pPr>
            <w:r w:rsidRPr="00C9683C">
              <w:rPr>
                <w:b/>
                <w:color w:val="000000"/>
                <w:sz w:val="24"/>
                <w:szCs w:val="24"/>
              </w:rPr>
              <w:t>Ćwiczenia audytoryjne</w:t>
            </w:r>
            <w:r w:rsidRPr="00C9683C">
              <w:rPr>
                <w:color w:val="000000"/>
                <w:sz w:val="24"/>
                <w:szCs w:val="24"/>
              </w:rPr>
              <w:t xml:space="preserve"> polegają na omawianiu wspólnie ze studentami przykładów pomagających lepiej zrozumieć trudniejsze definicje oraz twierdzenia z wykładu. Ponadto na ćwiczeniach dyskutuje się rozwiązania zadań i problemów bezpośrednio związanych z poszczególnymi tematami wykładów. Odpowiada to metodzie problemowej kształcenia.</w:t>
            </w:r>
          </w:p>
          <w:p w14:paraId="42A66CAB" w14:textId="73C8A5CE" w:rsidR="00505FE4" w:rsidRPr="00C9683C" w:rsidRDefault="00D054B7" w:rsidP="00D054B7">
            <w:pPr>
              <w:rPr>
                <w:sz w:val="24"/>
                <w:szCs w:val="24"/>
              </w:rPr>
            </w:pPr>
            <w:r w:rsidRPr="00C9683C">
              <w:rPr>
                <w:b/>
                <w:color w:val="000000"/>
                <w:sz w:val="24"/>
                <w:szCs w:val="24"/>
              </w:rPr>
              <w:t xml:space="preserve">Konsultowanie zadań domowych i indywidualnych opracowań </w:t>
            </w:r>
            <w:r w:rsidRPr="00C9683C">
              <w:rPr>
                <w:color w:val="000000"/>
                <w:sz w:val="24"/>
                <w:szCs w:val="24"/>
              </w:rPr>
              <w:t>studentów na zaawansowane tematy związane z treściami przedmiotu, także tych spoza zakresu przewidzianego programem. Metoda problemowa i samokształceniowa.</w:t>
            </w:r>
          </w:p>
        </w:tc>
      </w:tr>
      <w:tr w:rsidR="00505FE4" w:rsidRPr="00C9683C" w14:paraId="69B2536A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188F291" w14:textId="77777777" w:rsidR="00505FE4" w:rsidRPr="00C9683C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706CC7" w14:textId="3D52CF37" w:rsidR="00505FE4" w:rsidRPr="00C9683C" w:rsidRDefault="00EE1504" w:rsidP="00A0655B">
            <w:pPr>
              <w:ind w:left="72"/>
              <w:rPr>
                <w:sz w:val="24"/>
                <w:szCs w:val="24"/>
              </w:rPr>
            </w:pPr>
            <w:r w:rsidRPr="00C9683C">
              <w:rPr>
                <w:b/>
                <w:sz w:val="24"/>
                <w:szCs w:val="24"/>
              </w:rPr>
              <w:t>lekcje informacyjne</w:t>
            </w:r>
            <w:r w:rsidRPr="00C9683C">
              <w:rPr>
                <w:sz w:val="24"/>
                <w:szCs w:val="24"/>
              </w:rPr>
              <w:t xml:space="preserve"> - </w:t>
            </w:r>
            <w:r w:rsidRPr="00C9683C">
              <w:rPr>
                <w:color w:val="000000"/>
                <w:sz w:val="24"/>
                <w:szCs w:val="24"/>
              </w:rPr>
              <w:t>omawiające pojęcia, twierdzenia i problemy objęte treścią programu przedmiotu przedstawiane w formie pisemnej w kursie zdalnym. Studenci mają możliwość wyprzedzająco zaznajomić się z treściami wykładowymi. Odpowiada to metodzie podającej</w:t>
            </w:r>
          </w:p>
          <w:p w14:paraId="78451B94" w14:textId="77777777" w:rsidR="00EE1504" w:rsidRPr="00C9683C" w:rsidRDefault="00B443FF" w:rsidP="00A0655B">
            <w:pPr>
              <w:ind w:left="72"/>
              <w:rPr>
                <w:color w:val="000000"/>
                <w:sz w:val="24"/>
                <w:szCs w:val="24"/>
              </w:rPr>
            </w:pPr>
            <w:r w:rsidRPr="00C9683C">
              <w:rPr>
                <w:b/>
                <w:sz w:val="24"/>
                <w:szCs w:val="24"/>
              </w:rPr>
              <w:t>przykładowe zadania z rozwiązaniami</w:t>
            </w:r>
            <w:r w:rsidR="00EE1504" w:rsidRPr="00C9683C">
              <w:rPr>
                <w:sz w:val="24"/>
                <w:szCs w:val="24"/>
              </w:rPr>
              <w:t xml:space="preserve"> - </w:t>
            </w:r>
            <w:r w:rsidR="00EE1504" w:rsidRPr="00C9683C">
              <w:rPr>
                <w:color w:val="000000"/>
                <w:sz w:val="24"/>
                <w:szCs w:val="24"/>
              </w:rPr>
              <w:t xml:space="preserve">polegają na omawianiu przykładów pomagających lepiej zrozumieć trudniejsze definicje oraz twierdzenia z </w:t>
            </w:r>
            <w:r w:rsidRPr="00C9683C">
              <w:rPr>
                <w:color w:val="000000"/>
                <w:sz w:val="24"/>
                <w:szCs w:val="24"/>
              </w:rPr>
              <w:t>lekcji informacyjnej</w:t>
            </w:r>
            <w:r w:rsidR="00EE1504" w:rsidRPr="00C9683C">
              <w:rPr>
                <w:color w:val="000000"/>
                <w:sz w:val="24"/>
                <w:szCs w:val="24"/>
              </w:rPr>
              <w:t>. Odpowiada to metodzie problemowej kształcenia.</w:t>
            </w:r>
          </w:p>
          <w:p w14:paraId="737CF4BD" w14:textId="77777777" w:rsidR="00B443FF" w:rsidRPr="00C9683C" w:rsidRDefault="00B443FF" w:rsidP="00A0655B">
            <w:pPr>
              <w:ind w:left="72"/>
              <w:rPr>
                <w:sz w:val="24"/>
                <w:szCs w:val="24"/>
              </w:rPr>
            </w:pPr>
            <w:r w:rsidRPr="00C9683C">
              <w:rPr>
                <w:b/>
                <w:sz w:val="24"/>
                <w:szCs w:val="24"/>
              </w:rPr>
              <w:t>zadania do samodzielnej pracy, testy sprawdzające nabytą wiedzę</w:t>
            </w:r>
            <w:r w:rsidRPr="00C9683C">
              <w:rPr>
                <w:sz w:val="24"/>
                <w:szCs w:val="24"/>
              </w:rPr>
              <w:t xml:space="preserve"> – polegające na rozwiązaniu zadań związanych z tematyką lekcji.</w:t>
            </w:r>
          </w:p>
          <w:p w14:paraId="2DCE9837" w14:textId="2E62F43B" w:rsidR="00B443FF" w:rsidRPr="00C9683C" w:rsidRDefault="00B443FF" w:rsidP="00A0655B">
            <w:pPr>
              <w:ind w:left="72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lastRenderedPageBreak/>
              <w:t>Odpowiada to metodzie problemowej i samokształceniowej.</w:t>
            </w:r>
          </w:p>
        </w:tc>
      </w:tr>
    </w:tbl>
    <w:p w14:paraId="7936F6C0" w14:textId="77777777" w:rsidR="00505FE4" w:rsidRPr="00C9683C" w:rsidRDefault="00505FE4" w:rsidP="00505FE4">
      <w:pPr>
        <w:rPr>
          <w:sz w:val="24"/>
          <w:szCs w:val="24"/>
        </w:rPr>
      </w:pPr>
      <w:r w:rsidRPr="00C9683C">
        <w:rPr>
          <w:sz w:val="24"/>
          <w:szCs w:val="24"/>
        </w:rPr>
        <w:lastRenderedPageBreak/>
        <w:t>* Literatura może być zmieniona po akceptacji Dyrektora Instytutu</w:t>
      </w:r>
    </w:p>
    <w:p w14:paraId="4CA51D82" w14:textId="77777777" w:rsidR="00505FE4" w:rsidRPr="00C9683C" w:rsidRDefault="00505FE4" w:rsidP="00505FE4">
      <w:pPr>
        <w:rPr>
          <w:sz w:val="24"/>
          <w:szCs w:val="24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C9683C" w14:paraId="4661CB72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569E482" w14:textId="77777777" w:rsidR="00505FE4" w:rsidRPr="00C9683C" w:rsidRDefault="00505FE4" w:rsidP="00F77DC4">
            <w:pPr>
              <w:jc w:val="center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A7038B9" w14:textId="77777777" w:rsidR="00505FE4" w:rsidRPr="00C9683C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3E3D07D2" w14:textId="77777777" w:rsidR="00505FE4" w:rsidRPr="00C9683C" w:rsidRDefault="00505FE4" w:rsidP="00F77DC4">
            <w:pPr>
              <w:jc w:val="center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Nr efektu uczenia się/grupy efektów</w:t>
            </w:r>
            <w:r w:rsidRPr="00C9683C">
              <w:rPr>
                <w:sz w:val="24"/>
                <w:szCs w:val="24"/>
              </w:rPr>
              <w:br/>
            </w:r>
          </w:p>
        </w:tc>
      </w:tr>
      <w:tr w:rsidR="00FE5820" w:rsidRPr="00C9683C" w14:paraId="6EB16564" w14:textId="77777777" w:rsidTr="00616C15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30C6AB2F" w14:textId="34C5871F" w:rsidR="00FE5820" w:rsidRPr="00C9683C" w:rsidRDefault="00FE5820" w:rsidP="00FE5820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Praca studenta na ćwiczeniach.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50A1EA96" w14:textId="18DD829C" w:rsidR="00FE5820" w:rsidRPr="00C9683C" w:rsidRDefault="00FE5820" w:rsidP="00FE5820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01, 02, 03, 04, 05, 06, 07, 08, 09</w:t>
            </w:r>
          </w:p>
        </w:tc>
      </w:tr>
      <w:tr w:rsidR="00FE5820" w:rsidRPr="00C9683C" w14:paraId="46132BE3" w14:textId="77777777" w:rsidTr="00616C15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68B928F" w14:textId="04E8660E" w:rsidR="00FE5820" w:rsidRPr="00C9683C" w:rsidRDefault="00FE5820" w:rsidP="00FE5820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 xml:space="preserve">Konsultacje, oceny i testy na platformie edukacyjnej.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823AB6" w14:textId="629FD038" w:rsidR="00FE5820" w:rsidRPr="00C9683C" w:rsidRDefault="00FE5820" w:rsidP="00FE5820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04, 05, 06, 07, 08, 09</w:t>
            </w:r>
          </w:p>
        </w:tc>
      </w:tr>
      <w:tr w:rsidR="00FE5820" w:rsidRPr="00C9683C" w14:paraId="515E3CF6" w14:textId="77777777" w:rsidTr="00616C15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8878026" w14:textId="2803E9D5" w:rsidR="00FE5820" w:rsidRPr="00C9683C" w:rsidRDefault="00FE5820" w:rsidP="00FE5820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Sprawdziany, kolokwia i egzamin końcowy z zadaniami sprawdzającymi stopień opanowania materiału teoretycznego oraz weryfikującymi umiejętności praktyczne z zakresu posługiwania się algebrą liniową.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4C2618" w14:textId="392E6307" w:rsidR="00FE5820" w:rsidRPr="00C9683C" w:rsidRDefault="00FE5820" w:rsidP="00FE5820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01, 02, 03, 04, 05, 06, 07, 08, 09</w:t>
            </w:r>
          </w:p>
        </w:tc>
      </w:tr>
      <w:tr w:rsidR="00505FE4" w:rsidRPr="00C9683C" w14:paraId="5B022CA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75585D5" w14:textId="77777777" w:rsidR="00505FE4" w:rsidRPr="00C9683C" w:rsidRDefault="00505FE4" w:rsidP="00F77DC4">
            <w:pPr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BA55362" w14:textId="77777777" w:rsidR="00FE5820" w:rsidRPr="00C9683C" w:rsidRDefault="00FE5820" w:rsidP="00FE5820">
            <w:pPr>
              <w:snapToGrid w:val="0"/>
              <w:rPr>
                <w:color w:val="000000"/>
                <w:sz w:val="24"/>
                <w:szCs w:val="24"/>
              </w:rPr>
            </w:pPr>
            <w:r w:rsidRPr="00C9683C">
              <w:rPr>
                <w:color w:val="000000"/>
                <w:sz w:val="24"/>
                <w:szCs w:val="24"/>
              </w:rPr>
              <w:t>Na ocenę końcową z przedmiotu składają się:</w:t>
            </w:r>
          </w:p>
          <w:p w14:paraId="207CA50E" w14:textId="77777777" w:rsidR="00FE5820" w:rsidRPr="00C9683C" w:rsidRDefault="00FE5820" w:rsidP="00FE5820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C9683C">
              <w:rPr>
                <w:color w:val="000000"/>
                <w:sz w:val="24"/>
                <w:szCs w:val="24"/>
              </w:rPr>
              <w:t>ocena z aktywności na zajęciach (10%)</w:t>
            </w:r>
          </w:p>
          <w:p w14:paraId="68D4C461" w14:textId="2266E9A0" w:rsidR="00FE5820" w:rsidRPr="00C9683C" w:rsidRDefault="00FE5820" w:rsidP="00FE5820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C9683C">
              <w:rPr>
                <w:color w:val="000000"/>
                <w:sz w:val="24"/>
                <w:szCs w:val="24"/>
              </w:rPr>
              <w:t xml:space="preserve">ocena </w:t>
            </w:r>
            <w:r w:rsidR="00693EBA" w:rsidRPr="00C9683C">
              <w:rPr>
                <w:color w:val="000000"/>
                <w:sz w:val="24"/>
                <w:szCs w:val="24"/>
              </w:rPr>
              <w:t>z kolokwiów</w:t>
            </w:r>
            <w:r w:rsidRPr="00C9683C">
              <w:rPr>
                <w:color w:val="000000"/>
                <w:sz w:val="24"/>
                <w:szCs w:val="24"/>
              </w:rPr>
              <w:t xml:space="preserve"> na ćwiczeniach (</w:t>
            </w:r>
            <w:r w:rsidR="00693EBA" w:rsidRPr="00C9683C">
              <w:rPr>
                <w:color w:val="000000"/>
                <w:sz w:val="24"/>
                <w:szCs w:val="24"/>
              </w:rPr>
              <w:t>6</w:t>
            </w:r>
            <w:r w:rsidRPr="00C9683C">
              <w:rPr>
                <w:color w:val="000000"/>
                <w:sz w:val="24"/>
                <w:szCs w:val="24"/>
              </w:rPr>
              <w:t>0%)</w:t>
            </w:r>
          </w:p>
          <w:p w14:paraId="457EA337" w14:textId="77777777" w:rsidR="00FE5820" w:rsidRPr="00C9683C" w:rsidRDefault="00FE5820" w:rsidP="00FE5820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C9683C">
              <w:rPr>
                <w:color w:val="000000"/>
                <w:sz w:val="24"/>
                <w:szCs w:val="24"/>
              </w:rPr>
              <w:t>ocena z testów umieszczonych w dedykowanym kursie na platformie edukacyjnej ANS w Elblągu (30%)</w:t>
            </w:r>
          </w:p>
          <w:p w14:paraId="16FBF567" w14:textId="403DF1DD" w:rsidR="00505FE4" w:rsidRPr="00C9683C" w:rsidRDefault="00FE5820" w:rsidP="00FE5820">
            <w:pPr>
              <w:rPr>
                <w:sz w:val="24"/>
                <w:szCs w:val="24"/>
              </w:rPr>
            </w:pPr>
            <w:r w:rsidRPr="00C9683C">
              <w:rPr>
                <w:color w:val="000000"/>
                <w:sz w:val="24"/>
                <w:szCs w:val="24"/>
              </w:rPr>
              <w:t>Skala ocen: 2.0 (0-49%), 3.0 (50-60%), 3.5 (61-70%), 4.0 (71-80%), 4.5 (81-90%), 5.0 (91-100%)</w:t>
            </w:r>
          </w:p>
        </w:tc>
      </w:tr>
    </w:tbl>
    <w:p w14:paraId="7D782ABB" w14:textId="77777777" w:rsidR="00505FE4" w:rsidRPr="00C9683C" w:rsidRDefault="00505FE4" w:rsidP="00505FE4">
      <w:pPr>
        <w:rPr>
          <w:sz w:val="24"/>
          <w:szCs w:val="24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99"/>
        <w:gridCol w:w="1335"/>
        <w:gridCol w:w="1753"/>
        <w:gridCol w:w="2464"/>
      </w:tblGrid>
      <w:tr w:rsidR="00505FE4" w:rsidRPr="00C9683C" w14:paraId="2EA2C3D8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60C31E3" w14:textId="77777777" w:rsidR="00505FE4" w:rsidRPr="00C9683C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  <w:p w14:paraId="1CE27EF3" w14:textId="77777777" w:rsidR="00505FE4" w:rsidRPr="00C9683C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C9683C">
              <w:rPr>
                <w:b/>
                <w:sz w:val="24"/>
                <w:szCs w:val="24"/>
              </w:rPr>
              <w:t>NAKŁAD PRACY STUDENTA</w:t>
            </w:r>
          </w:p>
          <w:p w14:paraId="382CED92" w14:textId="77777777" w:rsidR="00505FE4" w:rsidRPr="00C9683C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5FE4" w:rsidRPr="00C9683C" w14:paraId="30AEC793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5400C16" w14:textId="77777777" w:rsidR="00505FE4" w:rsidRPr="00C9683C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751C80EE" w14:textId="77777777" w:rsidR="00505FE4" w:rsidRPr="00C9683C" w:rsidRDefault="00505FE4" w:rsidP="00F77DC4">
            <w:pPr>
              <w:jc w:val="center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18B1B9A" w14:textId="77777777" w:rsidR="00505FE4" w:rsidRPr="00C9683C" w:rsidRDefault="00505FE4" w:rsidP="00F77DC4">
            <w:pPr>
              <w:jc w:val="center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C9683C" w14:paraId="54E7F99D" w14:textId="77777777" w:rsidTr="00FE5820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2A12" w14:textId="77777777" w:rsidR="00505FE4" w:rsidRPr="00C9683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BBF2" w14:textId="77777777" w:rsidR="00505FE4" w:rsidRPr="00C9683C" w:rsidRDefault="00505FE4" w:rsidP="00F77DC4">
            <w:pPr>
              <w:jc w:val="center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C10BA" w14:textId="77777777" w:rsidR="00505FE4" w:rsidRPr="00C9683C" w:rsidRDefault="00505FE4" w:rsidP="00F77DC4">
            <w:pPr>
              <w:jc w:val="center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 xml:space="preserve">W tym zajęcia powiązane </w:t>
            </w:r>
            <w:r w:rsidRPr="00C9683C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D0A72EE" w14:textId="77777777" w:rsidR="00505FE4" w:rsidRPr="00C9683C" w:rsidRDefault="00505FE4" w:rsidP="00F77DC4">
            <w:pPr>
              <w:jc w:val="center"/>
              <w:rPr>
                <w:color w:val="FF0000"/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W tym udział w zajęciach przeprowadzanych z wykorzystaniem metod i</w:t>
            </w:r>
            <w:r w:rsidR="00A4490B" w:rsidRPr="00C9683C">
              <w:rPr>
                <w:sz w:val="24"/>
                <w:szCs w:val="24"/>
              </w:rPr>
              <w:t> </w:t>
            </w:r>
            <w:r w:rsidRPr="00C9683C">
              <w:rPr>
                <w:sz w:val="24"/>
                <w:szCs w:val="24"/>
              </w:rPr>
              <w:t>technik kształcenia na odległość</w:t>
            </w:r>
          </w:p>
        </w:tc>
      </w:tr>
      <w:tr w:rsidR="00FE5820" w:rsidRPr="00C9683C" w14:paraId="04BB952B" w14:textId="77777777" w:rsidTr="00FE582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DE1D" w14:textId="77777777" w:rsidR="00FE5820" w:rsidRPr="00C9683C" w:rsidRDefault="00FE5820" w:rsidP="00FE5820">
            <w:pPr>
              <w:spacing w:before="60" w:after="60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F5D3" w14:textId="1DE9BB53" w:rsidR="00FE5820" w:rsidRPr="00C9683C" w:rsidRDefault="00FE5820" w:rsidP="00FE5820">
            <w:pPr>
              <w:jc w:val="center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59B9" w14:textId="77777777" w:rsidR="00FE5820" w:rsidRPr="00C9683C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8DDF47" w14:textId="77777777" w:rsidR="00FE5820" w:rsidRPr="00C9683C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</w:tr>
      <w:tr w:rsidR="00FE5820" w:rsidRPr="00C9683C" w14:paraId="7EF89F58" w14:textId="77777777" w:rsidTr="00FE582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3517" w14:textId="77777777" w:rsidR="00FE5820" w:rsidRPr="00C9683C" w:rsidRDefault="00FE5820" w:rsidP="00FE5820">
            <w:pPr>
              <w:spacing w:before="60" w:after="60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7C1D" w14:textId="2AC414A7" w:rsidR="00FE5820" w:rsidRPr="00C9683C" w:rsidRDefault="00FE5820" w:rsidP="00FE5820">
            <w:pPr>
              <w:jc w:val="center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25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2653" w14:textId="77777777" w:rsidR="00FE5820" w:rsidRPr="00C9683C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900410" w14:textId="77777777" w:rsidR="00FE5820" w:rsidRPr="00C9683C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</w:tr>
      <w:tr w:rsidR="00FE5820" w:rsidRPr="00C9683C" w14:paraId="6F16672A" w14:textId="77777777" w:rsidTr="00FE582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E264" w14:textId="77777777" w:rsidR="00FE5820" w:rsidRPr="00C9683C" w:rsidRDefault="00FE5820" w:rsidP="00FE582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C9683C">
              <w:rPr>
                <w:sz w:val="24"/>
                <w:szCs w:val="24"/>
              </w:rPr>
              <w:t>Udział w ćwiczeniach audytoryjnych</w:t>
            </w:r>
            <w:r w:rsidRPr="00C9683C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CDB4" w14:textId="3F5918AB" w:rsidR="00FE5820" w:rsidRPr="00C9683C" w:rsidRDefault="00FE5820" w:rsidP="00FE5820">
            <w:pPr>
              <w:jc w:val="center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22EC9" w14:textId="77777777" w:rsidR="00FE5820" w:rsidRPr="00C9683C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0997EE" w14:textId="77777777" w:rsidR="00FE5820" w:rsidRPr="00C9683C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</w:tr>
      <w:tr w:rsidR="00FE5820" w:rsidRPr="00C9683C" w14:paraId="2BA27CBF" w14:textId="77777777" w:rsidTr="00FE582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B111" w14:textId="77777777" w:rsidR="00FE5820" w:rsidRPr="00C9683C" w:rsidRDefault="00FE5820" w:rsidP="00FE582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A7EC" w14:textId="58143555" w:rsidR="00FE5820" w:rsidRPr="00C9683C" w:rsidRDefault="00FE5820" w:rsidP="00FE5820">
            <w:pPr>
              <w:jc w:val="center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0543" w14:textId="77777777" w:rsidR="00FE5820" w:rsidRPr="00C9683C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4ED732" w14:textId="77777777" w:rsidR="00FE5820" w:rsidRPr="00C9683C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</w:tr>
      <w:tr w:rsidR="00FE5820" w:rsidRPr="00C9683C" w14:paraId="3ED122C5" w14:textId="77777777" w:rsidTr="00FE582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6E3A" w14:textId="77777777" w:rsidR="00FE5820" w:rsidRPr="00C9683C" w:rsidRDefault="00FE5820" w:rsidP="00FE582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Przygotowanie projektu / eseju / itp.</w:t>
            </w:r>
            <w:r w:rsidRPr="00C9683C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5B72" w14:textId="1A4ED639" w:rsidR="00FE5820" w:rsidRPr="00C9683C" w:rsidRDefault="00FE5820" w:rsidP="00FE5820">
            <w:pPr>
              <w:jc w:val="center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20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FCFB" w14:textId="77777777" w:rsidR="00FE5820" w:rsidRPr="00C9683C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86F77B" w14:textId="77777777" w:rsidR="00FE5820" w:rsidRPr="00C9683C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</w:tr>
      <w:tr w:rsidR="00FE5820" w:rsidRPr="00C9683C" w14:paraId="39A66FD4" w14:textId="77777777" w:rsidTr="00FE582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A76B" w14:textId="77777777" w:rsidR="00FE5820" w:rsidRPr="00C9683C" w:rsidRDefault="00FE5820" w:rsidP="00FE582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BB7D" w14:textId="5D7D021A" w:rsidR="00FE5820" w:rsidRPr="00C9683C" w:rsidRDefault="00FE5820" w:rsidP="00FE5820">
            <w:pPr>
              <w:jc w:val="center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A1EB" w14:textId="77777777" w:rsidR="00FE5820" w:rsidRPr="00C9683C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7A9B6" w14:textId="77777777" w:rsidR="00FE5820" w:rsidRPr="00C9683C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</w:tr>
      <w:tr w:rsidR="00FE5820" w:rsidRPr="00C9683C" w14:paraId="59094447" w14:textId="77777777" w:rsidTr="00FE582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E125" w14:textId="77777777" w:rsidR="00FE5820" w:rsidRPr="00C9683C" w:rsidRDefault="00FE5820" w:rsidP="00FE582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2D13" w14:textId="1FC67E88" w:rsidR="00FE5820" w:rsidRPr="00C9683C" w:rsidRDefault="00FE5820" w:rsidP="00FE5820">
            <w:pPr>
              <w:jc w:val="center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E334" w14:textId="77777777" w:rsidR="00FE5820" w:rsidRPr="00C9683C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82FA8" w14:textId="77777777" w:rsidR="00FE5820" w:rsidRPr="00C9683C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</w:tr>
      <w:tr w:rsidR="00FE5820" w:rsidRPr="00C9683C" w14:paraId="471650BD" w14:textId="77777777" w:rsidTr="00FE582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488F" w14:textId="77777777" w:rsidR="00FE5820" w:rsidRPr="00C9683C" w:rsidRDefault="00FE5820" w:rsidP="00FE582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7DF2" w14:textId="1CF0EE24" w:rsidR="00FE5820" w:rsidRPr="00C9683C" w:rsidRDefault="00FE5820" w:rsidP="00FE5820">
            <w:pPr>
              <w:jc w:val="center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B19D" w14:textId="77777777" w:rsidR="00FE5820" w:rsidRPr="00C9683C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73A1E3" w14:textId="77777777" w:rsidR="00FE5820" w:rsidRPr="00C9683C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</w:tr>
      <w:tr w:rsidR="00FE5820" w:rsidRPr="00C9683C" w14:paraId="14CCEA69" w14:textId="77777777" w:rsidTr="00FE582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4433E" w14:textId="77777777" w:rsidR="00FE5820" w:rsidRPr="00C9683C" w:rsidRDefault="00FE5820" w:rsidP="00FE5820">
            <w:pPr>
              <w:spacing w:before="60" w:after="60"/>
              <w:rPr>
                <w:sz w:val="24"/>
                <w:szCs w:val="24"/>
              </w:rPr>
            </w:pPr>
            <w:r w:rsidRPr="00C9683C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8089" w14:textId="61ECA089" w:rsidR="00FE5820" w:rsidRPr="00C9683C" w:rsidRDefault="00FE5820" w:rsidP="00FE582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140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C789" w14:textId="77777777" w:rsidR="00FE5820" w:rsidRPr="00C9683C" w:rsidRDefault="00FE5820" w:rsidP="00FE5820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7A9C59" w14:textId="77777777" w:rsidR="00FE5820" w:rsidRPr="00C9683C" w:rsidRDefault="00FE5820" w:rsidP="00FE5820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C9683C" w14:paraId="45176EFC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497D16" w14:textId="77777777" w:rsidR="00505FE4" w:rsidRPr="00C9683C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C9683C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2507EA5" w14:textId="61C49620" w:rsidR="00505FE4" w:rsidRPr="00C9683C" w:rsidRDefault="00FE5820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9683C">
              <w:rPr>
                <w:b/>
                <w:sz w:val="24"/>
                <w:szCs w:val="24"/>
              </w:rPr>
              <w:t>5 ECTS</w:t>
            </w:r>
          </w:p>
        </w:tc>
      </w:tr>
      <w:tr w:rsidR="00FE5820" w:rsidRPr="00C9683C" w14:paraId="72FAE5E3" w14:textId="77777777" w:rsidTr="00C9683C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099ABB" w14:textId="77777777" w:rsidR="00FE5820" w:rsidRPr="00C9683C" w:rsidRDefault="00FE5820" w:rsidP="00FE582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C9683C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E81C1F7" w14:textId="04CB9A9E" w:rsidR="00FE5820" w:rsidRPr="00C9683C" w:rsidRDefault="00C9683C" w:rsidP="00C9683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9683C">
              <w:rPr>
                <w:b/>
                <w:sz w:val="24"/>
                <w:szCs w:val="24"/>
              </w:rPr>
              <w:t>0</w:t>
            </w:r>
            <w:r w:rsidR="00FE5820" w:rsidRPr="00C9683C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FE5820" w:rsidRPr="00C9683C" w14:paraId="78EB783A" w14:textId="77777777" w:rsidTr="00C9683C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522868" w14:textId="77777777" w:rsidR="00FE5820" w:rsidRPr="00C9683C" w:rsidRDefault="00FE5820" w:rsidP="00FE582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lastRenderedPageBreak/>
              <w:t>Liczba punktów ECTS związana z kształceniem na odległość (kształcenie z wykorzystaniem metod i technik kształcenia na odległość)</w:t>
            </w:r>
            <w:r w:rsidRPr="00C9683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0E4E9D5" w14:textId="0982E23E" w:rsidR="00FE5820" w:rsidRPr="00C9683C" w:rsidRDefault="00FE5820" w:rsidP="00C9683C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9683C">
              <w:rPr>
                <w:b/>
                <w:sz w:val="24"/>
                <w:szCs w:val="24"/>
              </w:rPr>
              <w:t>0 ECTS</w:t>
            </w:r>
          </w:p>
        </w:tc>
      </w:tr>
      <w:tr w:rsidR="00FE5820" w:rsidRPr="00C9683C" w14:paraId="32AB848F" w14:textId="77777777" w:rsidTr="00655AEC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C703FD4" w14:textId="77777777" w:rsidR="00FE5820" w:rsidRPr="00C9683C" w:rsidRDefault="00FE5820" w:rsidP="00FE582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7D2E2CD3" w14:textId="77777777" w:rsidR="00FE5820" w:rsidRPr="00C9683C" w:rsidRDefault="00FE5820" w:rsidP="00FE582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9683C">
              <w:rPr>
                <w:sz w:val="24"/>
                <w:szCs w:val="24"/>
              </w:rPr>
              <w:t>50</w:t>
            </w:r>
          </w:p>
          <w:p w14:paraId="794DA478" w14:textId="6F7AA5B7" w:rsidR="00FE5820" w:rsidRPr="00C9683C" w:rsidRDefault="00FE5820" w:rsidP="00FE582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9683C">
              <w:rPr>
                <w:b/>
                <w:sz w:val="24"/>
                <w:szCs w:val="24"/>
              </w:rPr>
              <w:t>1,8 ECTS</w:t>
            </w:r>
          </w:p>
        </w:tc>
      </w:tr>
    </w:tbl>
    <w:p w14:paraId="79092A40" w14:textId="77777777" w:rsidR="00DB50E0" w:rsidRPr="00C9683C" w:rsidRDefault="00DB50E0" w:rsidP="00505FE4">
      <w:pPr>
        <w:rPr>
          <w:sz w:val="24"/>
          <w:szCs w:val="24"/>
        </w:rPr>
      </w:pPr>
    </w:p>
    <w:sectPr w:rsidR="00DB50E0" w:rsidRPr="00C9683C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3833CD" w14:textId="77777777" w:rsidR="00B03E45" w:rsidRDefault="00B03E45" w:rsidP="00505FE4">
      <w:r>
        <w:separator/>
      </w:r>
    </w:p>
  </w:endnote>
  <w:endnote w:type="continuationSeparator" w:id="0">
    <w:p w14:paraId="56996126" w14:textId="77777777" w:rsidR="00B03E45" w:rsidRDefault="00B03E45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849E64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5BD57F8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4FF13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CEA3BAA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D16654" w14:textId="77777777" w:rsidR="00B03E45" w:rsidRDefault="00B03E45" w:rsidP="00505FE4">
      <w:r>
        <w:separator/>
      </w:r>
    </w:p>
  </w:footnote>
  <w:footnote w:type="continuationSeparator" w:id="0">
    <w:p w14:paraId="77B88861" w14:textId="77777777" w:rsidR="00B03E45" w:rsidRDefault="00B03E45" w:rsidP="00505FE4">
      <w:r>
        <w:continuationSeparator/>
      </w:r>
    </w:p>
  </w:footnote>
  <w:footnote w:id="1">
    <w:p w14:paraId="71A0117D" w14:textId="77777777" w:rsidR="00FE5820" w:rsidRDefault="00FE5820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69BCE6A0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133E7B0E"/>
    <w:name w:val="WW8Num3"/>
    <w:lvl w:ilvl="0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152"/>
        </w:tabs>
        <w:ind w:left="1152" w:hanging="360"/>
      </w:pPr>
    </w:lvl>
    <w:lvl w:ilvl="2">
      <w:start w:val="1"/>
      <w:numFmt w:val="decimal"/>
      <w:lvlText w:val="%3."/>
      <w:lvlJc w:val="left"/>
      <w:pPr>
        <w:tabs>
          <w:tab w:val="num" w:pos="1512"/>
        </w:tabs>
        <w:ind w:left="1512" w:hanging="360"/>
      </w:pPr>
    </w:lvl>
    <w:lvl w:ilvl="3">
      <w:start w:val="1"/>
      <w:numFmt w:val="decimal"/>
      <w:lvlText w:val="%4."/>
      <w:lvlJc w:val="left"/>
      <w:pPr>
        <w:tabs>
          <w:tab w:val="num" w:pos="1872"/>
        </w:tabs>
        <w:ind w:left="1872" w:hanging="360"/>
      </w:pPr>
    </w:lvl>
    <w:lvl w:ilvl="4">
      <w:start w:val="1"/>
      <w:numFmt w:val="decimal"/>
      <w:lvlText w:val="%5."/>
      <w:lvlJc w:val="left"/>
      <w:pPr>
        <w:tabs>
          <w:tab w:val="num" w:pos="2232"/>
        </w:tabs>
        <w:ind w:left="2232" w:hanging="360"/>
      </w:pPr>
    </w:lvl>
    <w:lvl w:ilvl="5">
      <w:start w:val="1"/>
      <w:numFmt w:val="decimal"/>
      <w:lvlText w:val="%6."/>
      <w:lvlJc w:val="left"/>
      <w:pPr>
        <w:tabs>
          <w:tab w:val="num" w:pos="2592"/>
        </w:tabs>
        <w:ind w:left="2592" w:hanging="360"/>
      </w:pPr>
    </w:lvl>
    <w:lvl w:ilvl="6">
      <w:start w:val="1"/>
      <w:numFmt w:val="decimal"/>
      <w:lvlText w:val="%7."/>
      <w:lvlJc w:val="left"/>
      <w:pPr>
        <w:tabs>
          <w:tab w:val="num" w:pos="2952"/>
        </w:tabs>
        <w:ind w:left="2952" w:hanging="360"/>
      </w:pPr>
    </w:lvl>
    <w:lvl w:ilvl="7">
      <w:start w:val="1"/>
      <w:numFmt w:val="decimal"/>
      <w:lvlText w:val="%8."/>
      <w:lvlJc w:val="left"/>
      <w:pPr>
        <w:tabs>
          <w:tab w:val="num" w:pos="3312"/>
        </w:tabs>
        <w:ind w:left="3312" w:hanging="360"/>
      </w:pPr>
    </w:lvl>
    <w:lvl w:ilvl="8">
      <w:start w:val="1"/>
      <w:numFmt w:val="decimal"/>
      <w:lvlText w:val="%9."/>
      <w:lvlJc w:val="left"/>
      <w:pPr>
        <w:tabs>
          <w:tab w:val="num" w:pos="3672"/>
        </w:tabs>
        <w:ind w:left="3672" w:hanging="360"/>
      </w:pPr>
    </w:lvl>
  </w:abstractNum>
  <w:abstractNum w:abstractNumId="2" w15:restartNumberingAfterBreak="0">
    <w:nsid w:val="00000004"/>
    <w:multiLevelType w:val="multilevel"/>
    <w:tmpl w:val="AB08E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E593122"/>
    <w:multiLevelType w:val="multilevel"/>
    <w:tmpl w:val="AB08E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747457225">
    <w:abstractNumId w:val="0"/>
  </w:num>
  <w:num w:numId="2" w16cid:durableId="701520676">
    <w:abstractNumId w:val="2"/>
  </w:num>
  <w:num w:numId="3" w16cid:durableId="1611625622">
    <w:abstractNumId w:val="1"/>
  </w:num>
  <w:num w:numId="4" w16cid:durableId="1984740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77"/>
    <w:rsid w:val="001D0D79"/>
    <w:rsid w:val="002515E3"/>
    <w:rsid w:val="002867B1"/>
    <w:rsid w:val="002A7236"/>
    <w:rsid w:val="00401801"/>
    <w:rsid w:val="00505FE4"/>
    <w:rsid w:val="005A4F77"/>
    <w:rsid w:val="006369D6"/>
    <w:rsid w:val="00693EBA"/>
    <w:rsid w:val="0075123A"/>
    <w:rsid w:val="0086560B"/>
    <w:rsid w:val="008A2D5A"/>
    <w:rsid w:val="0091074B"/>
    <w:rsid w:val="00923DCC"/>
    <w:rsid w:val="00941426"/>
    <w:rsid w:val="00984AC6"/>
    <w:rsid w:val="009F5754"/>
    <w:rsid w:val="00A0655B"/>
    <w:rsid w:val="00A4490B"/>
    <w:rsid w:val="00A454C5"/>
    <w:rsid w:val="00A9190C"/>
    <w:rsid w:val="00AA7EE3"/>
    <w:rsid w:val="00B03E45"/>
    <w:rsid w:val="00B443FF"/>
    <w:rsid w:val="00B83438"/>
    <w:rsid w:val="00BF1047"/>
    <w:rsid w:val="00C9683C"/>
    <w:rsid w:val="00D054B7"/>
    <w:rsid w:val="00DA0E7E"/>
    <w:rsid w:val="00DB50E0"/>
    <w:rsid w:val="00DC1623"/>
    <w:rsid w:val="00EE1504"/>
    <w:rsid w:val="00FE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52520A8"/>
  <w15:chartTrackingRefBased/>
  <w15:docId w15:val="{D59A6C4C-4713-487B-A47E-B02AC14DF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D054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entrum%20Matematyki\Downloads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B0A2AD-5547-44D9-B320-077DC571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15fbf015-b47d-4de1-82ec-0bcc67c0ef8a"/>
    <ds:schemaRef ds:uri="http://purl.org/dc/elements/1.1/"/>
    <ds:schemaRef ds:uri="493e9172-559f-416f-8a55-bfbe9458d631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dcmitype/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8</TotalTime>
  <Pages>5</Pages>
  <Words>1521</Words>
  <Characters>9130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10630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Centrum Matematyki</dc:creator>
  <cp:keywords/>
  <dc:description/>
  <cp:lastModifiedBy>Teresa Jurewicz-Obrzut</cp:lastModifiedBy>
  <cp:revision>12</cp:revision>
  <cp:lastPrinted>2023-12-05T12:20:00Z</cp:lastPrinted>
  <dcterms:created xsi:type="dcterms:W3CDTF">2024-07-16T07:01:00Z</dcterms:created>
  <dcterms:modified xsi:type="dcterms:W3CDTF">2024-08-21T13:36:00Z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